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9952B7" w14:textId="081F498B" w:rsidR="00173E8A" w:rsidRPr="00173E8A" w:rsidRDefault="00173E8A" w:rsidP="00E914F8">
      <w:pPr>
        <w:pStyle w:val="Heading2"/>
        <w:rPr>
          <w:i/>
          <w:sz w:val="30"/>
          <w:szCs w:val="30"/>
        </w:rPr>
      </w:pPr>
      <w:r w:rsidRPr="00173E8A">
        <w:rPr>
          <w:i/>
          <w:sz w:val="30"/>
          <w:szCs w:val="30"/>
        </w:rPr>
        <w:t>DRAFT</w:t>
      </w:r>
    </w:p>
    <w:p w14:paraId="0406FFEA" w14:textId="143CE51C" w:rsidR="005A7767" w:rsidRPr="00DE1B02" w:rsidRDefault="00892977" w:rsidP="00241127">
      <w:pPr>
        <w:pStyle w:val="Heading2"/>
        <w:rPr>
          <w:sz w:val="30"/>
          <w:szCs w:val="30"/>
        </w:rPr>
      </w:pPr>
      <w:r w:rsidRPr="00DE1B02">
        <w:rPr>
          <w:sz w:val="30"/>
          <w:szCs w:val="30"/>
        </w:rPr>
        <w:t>Minutes of a</w:t>
      </w:r>
      <w:r w:rsidR="00A62588">
        <w:rPr>
          <w:sz w:val="30"/>
          <w:szCs w:val="30"/>
        </w:rPr>
        <w:t xml:space="preserve"> </w:t>
      </w:r>
      <w:r w:rsidRPr="00DE1B02">
        <w:rPr>
          <w:sz w:val="30"/>
          <w:szCs w:val="30"/>
        </w:rPr>
        <w:t xml:space="preserve">meeting of the </w:t>
      </w:r>
      <w:r w:rsidR="00F831E0" w:rsidRPr="00DE1B02">
        <w:rPr>
          <w:sz w:val="30"/>
          <w:szCs w:val="30"/>
        </w:rPr>
        <w:t>P</w:t>
      </w:r>
      <w:r w:rsidR="00DE1B02" w:rsidRPr="00DE1B02">
        <w:rPr>
          <w:sz w:val="30"/>
          <w:szCs w:val="30"/>
        </w:rPr>
        <w:t xml:space="preserve">lanning </w:t>
      </w:r>
      <w:r w:rsidR="0009029D">
        <w:rPr>
          <w:sz w:val="30"/>
          <w:szCs w:val="30"/>
        </w:rPr>
        <w:t xml:space="preserve">and Highways </w:t>
      </w:r>
      <w:r w:rsidR="00DE1B02" w:rsidRPr="00DE1B02">
        <w:rPr>
          <w:sz w:val="30"/>
          <w:szCs w:val="30"/>
        </w:rPr>
        <w:t xml:space="preserve">Committee </w:t>
      </w:r>
      <w:r w:rsidRPr="00DE1B02">
        <w:rPr>
          <w:sz w:val="30"/>
          <w:szCs w:val="30"/>
        </w:rPr>
        <w:t xml:space="preserve">held on </w:t>
      </w:r>
      <w:r w:rsidR="006D4642">
        <w:rPr>
          <w:sz w:val="30"/>
          <w:szCs w:val="30"/>
        </w:rPr>
        <w:t>Thu</w:t>
      </w:r>
      <w:r w:rsidR="0081764B">
        <w:rPr>
          <w:sz w:val="30"/>
          <w:szCs w:val="30"/>
        </w:rPr>
        <w:t>rsday</w:t>
      </w:r>
      <w:r w:rsidR="00B14E33">
        <w:rPr>
          <w:sz w:val="30"/>
          <w:szCs w:val="30"/>
        </w:rPr>
        <w:t xml:space="preserve"> </w:t>
      </w:r>
      <w:r w:rsidR="00B238DD">
        <w:rPr>
          <w:sz w:val="30"/>
          <w:szCs w:val="30"/>
        </w:rPr>
        <w:t>4 February</w:t>
      </w:r>
      <w:r w:rsidR="00C62391">
        <w:rPr>
          <w:sz w:val="30"/>
          <w:szCs w:val="30"/>
        </w:rPr>
        <w:t xml:space="preserve"> </w:t>
      </w:r>
      <w:r w:rsidR="00425476">
        <w:rPr>
          <w:sz w:val="30"/>
          <w:szCs w:val="30"/>
        </w:rPr>
        <w:t>2</w:t>
      </w:r>
      <w:r w:rsidR="002B2E91">
        <w:rPr>
          <w:sz w:val="30"/>
          <w:szCs w:val="30"/>
        </w:rPr>
        <w:t>0</w:t>
      </w:r>
      <w:r w:rsidR="005D77F2">
        <w:rPr>
          <w:sz w:val="30"/>
          <w:szCs w:val="30"/>
        </w:rPr>
        <w:t>2</w:t>
      </w:r>
      <w:r w:rsidR="00F11BFD">
        <w:rPr>
          <w:sz w:val="30"/>
          <w:szCs w:val="30"/>
        </w:rPr>
        <w:t>1</w:t>
      </w:r>
      <w:r w:rsidR="00514A96">
        <w:rPr>
          <w:sz w:val="30"/>
          <w:szCs w:val="30"/>
        </w:rPr>
        <w:t xml:space="preserve"> </w:t>
      </w:r>
      <w:r w:rsidR="00543056">
        <w:rPr>
          <w:sz w:val="30"/>
          <w:szCs w:val="30"/>
        </w:rPr>
        <w:t>by video conference</w:t>
      </w:r>
      <w:r w:rsidR="00DE1B02" w:rsidRPr="00DE1B02">
        <w:rPr>
          <w:sz w:val="30"/>
          <w:szCs w:val="30"/>
        </w:rPr>
        <w:t xml:space="preserve">, </w:t>
      </w:r>
      <w:r w:rsidRPr="00DE1B02">
        <w:rPr>
          <w:sz w:val="30"/>
          <w:szCs w:val="30"/>
        </w:rPr>
        <w:t xml:space="preserve">commencing </w:t>
      </w:r>
      <w:r w:rsidR="008E1A1A">
        <w:rPr>
          <w:sz w:val="30"/>
          <w:szCs w:val="30"/>
        </w:rPr>
        <w:t>19</w:t>
      </w:r>
      <w:r w:rsidR="00167EA7">
        <w:rPr>
          <w:sz w:val="30"/>
          <w:szCs w:val="30"/>
        </w:rPr>
        <w:t>:</w:t>
      </w:r>
      <w:r w:rsidR="008E1A1A">
        <w:rPr>
          <w:sz w:val="30"/>
          <w:szCs w:val="30"/>
        </w:rPr>
        <w:t>3</w:t>
      </w:r>
      <w:r w:rsidR="00530C13">
        <w:rPr>
          <w:sz w:val="30"/>
          <w:szCs w:val="30"/>
        </w:rPr>
        <w:t>0</w:t>
      </w:r>
      <w:r w:rsidRPr="00DE1B02">
        <w:rPr>
          <w:sz w:val="30"/>
          <w:szCs w:val="30"/>
        </w:rPr>
        <w:t xml:space="preserve"> hrs</w:t>
      </w:r>
      <w:r w:rsidR="00F831E0" w:rsidRPr="00DE1B02">
        <w:rPr>
          <w:sz w:val="30"/>
          <w:szCs w:val="30"/>
        </w:rPr>
        <w:t>.</w:t>
      </w:r>
    </w:p>
    <w:p w14:paraId="1B9467C9" w14:textId="77777777" w:rsidR="00B314F9" w:rsidRPr="00B314F9" w:rsidRDefault="00B314F9" w:rsidP="00241127">
      <w:pPr>
        <w:rPr>
          <w:lang w:val="en-GB"/>
        </w:rPr>
      </w:pPr>
    </w:p>
    <w:p w14:paraId="275E5134" w14:textId="1B96BCE6" w:rsidR="00E950C9" w:rsidRPr="00745FC5" w:rsidRDefault="00892977" w:rsidP="00E950C9">
      <w:pPr>
        <w:pStyle w:val="Notice"/>
        <w:tabs>
          <w:tab w:val="left" w:pos="1134"/>
        </w:tabs>
        <w:ind w:left="1134" w:hanging="1134"/>
        <w:rPr>
          <w:sz w:val="22"/>
          <w:szCs w:val="22"/>
        </w:rPr>
      </w:pPr>
      <w:r w:rsidRPr="00745FC5">
        <w:rPr>
          <w:sz w:val="22"/>
          <w:szCs w:val="22"/>
        </w:rPr>
        <w:t>Present</w:t>
      </w:r>
      <w:r w:rsidR="005A7767" w:rsidRPr="00745FC5">
        <w:rPr>
          <w:sz w:val="22"/>
          <w:szCs w:val="22"/>
        </w:rPr>
        <w:t>:</w:t>
      </w:r>
      <w:r w:rsidRPr="00745FC5">
        <w:rPr>
          <w:sz w:val="22"/>
          <w:szCs w:val="22"/>
        </w:rPr>
        <w:tab/>
      </w:r>
      <w:r w:rsidR="0011401F" w:rsidRPr="00745FC5">
        <w:rPr>
          <w:sz w:val="22"/>
          <w:szCs w:val="22"/>
        </w:rPr>
        <w:t>Cllrs</w:t>
      </w:r>
      <w:r w:rsidR="00E950C9" w:rsidRPr="00745FC5">
        <w:rPr>
          <w:sz w:val="22"/>
          <w:szCs w:val="22"/>
        </w:rPr>
        <w:t>.</w:t>
      </w:r>
      <w:r w:rsidR="00902959">
        <w:rPr>
          <w:sz w:val="22"/>
          <w:szCs w:val="22"/>
        </w:rPr>
        <w:t xml:space="preserve"> </w:t>
      </w:r>
      <w:r w:rsidR="004F36AE">
        <w:rPr>
          <w:sz w:val="22"/>
          <w:szCs w:val="22"/>
        </w:rPr>
        <w:t xml:space="preserve">P Emment, </w:t>
      </w:r>
      <w:r w:rsidR="00591980" w:rsidRPr="00086F27">
        <w:rPr>
          <w:sz w:val="22"/>
          <w:szCs w:val="22"/>
        </w:rPr>
        <w:t>A Grimes,</w:t>
      </w:r>
      <w:r w:rsidR="0093231C">
        <w:rPr>
          <w:sz w:val="22"/>
          <w:szCs w:val="22"/>
        </w:rPr>
        <w:t xml:space="preserve"> L </w:t>
      </w:r>
      <w:r w:rsidR="0093231C" w:rsidRPr="00086F27">
        <w:rPr>
          <w:sz w:val="22"/>
          <w:szCs w:val="22"/>
        </w:rPr>
        <w:t>James,</w:t>
      </w:r>
      <w:r w:rsidR="00A655EC">
        <w:rPr>
          <w:sz w:val="22"/>
          <w:szCs w:val="22"/>
        </w:rPr>
        <w:t xml:space="preserve"> P </w:t>
      </w:r>
      <w:proofErr w:type="spellStart"/>
      <w:r w:rsidR="00A655EC">
        <w:rPr>
          <w:sz w:val="22"/>
          <w:szCs w:val="22"/>
        </w:rPr>
        <w:t>Jahromi</w:t>
      </w:r>
      <w:proofErr w:type="spellEnd"/>
      <w:r w:rsidR="00A655EC">
        <w:rPr>
          <w:sz w:val="22"/>
          <w:szCs w:val="22"/>
        </w:rPr>
        <w:t>,</w:t>
      </w:r>
      <w:r w:rsidR="0093231C" w:rsidRPr="00086F27">
        <w:rPr>
          <w:sz w:val="22"/>
          <w:szCs w:val="22"/>
        </w:rPr>
        <w:t xml:space="preserve"> D Lias</w:t>
      </w:r>
      <w:r w:rsidR="0009029D">
        <w:rPr>
          <w:sz w:val="22"/>
          <w:szCs w:val="22"/>
        </w:rPr>
        <w:t xml:space="preserve"> (Ch)</w:t>
      </w:r>
      <w:r w:rsidR="00E950C9" w:rsidRPr="00745FC5">
        <w:rPr>
          <w:sz w:val="22"/>
          <w:szCs w:val="22"/>
        </w:rPr>
        <w:t xml:space="preserve"> </w:t>
      </w:r>
    </w:p>
    <w:p w14:paraId="685E00CB" w14:textId="77777777" w:rsidR="00E174AC" w:rsidRPr="00745FC5" w:rsidRDefault="00892977" w:rsidP="008077EA">
      <w:pPr>
        <w:pStyle w:val="Notice"/>
        <w:tabs>
          <w:tab w:val="left" w:pos="1134"/>
        </w:tabs>
        <w:spacing w:after="240"/>
        <w:ind w:left="1134" w:hanging="1134"/>
        <w:rPr>
          <w:rFonts w:cs="Calibri"/>
          <w:color w:val="000000"/>
          <w:sz w:val="22"/>
          <w:szCs w:val="22"/>
        </w:rPr>
      </w:pPr>
      <w:r w:rsidRPr="00745FC5">
        <w:rPr>
          <w:sz w:val="22"/>
          <w:szCs w:val="22"/>
        </w:rPr>
        <w:t>Attending</w:t>
      </w:r>
      <w:r w:rsidR="005A7767" w:rsidRPr="00745FC5">
        <w:rPr>
          <w:sz w:val="22"/>
          <w:szCs w:val="22"/>
        </w:rPr>
        <w:t>:</w:t>
      </w:r>
      <w:r w:rsidRPr="00745FC5">
        <w:rPr>
          <w:sz w:val="22"/>
          <w:szCs w:val="22"/>
        </w:rPr>
        <w:tab/>
      </w:r>
      <w:r w:rsidR="005D77F2" w:rsidRPr="00745FC5">
        <w:rPr>
          <w:sz w:val="22"/>
          <w:szCs w:val="22"/>
        </w:rPr>
        <w:t>Mike Balbini (Clerk)</w:t>
      </w:r>
      <w:r w:rsidR="00B14E33" w:rsidRPr="00745FC5">
        <w:rPr>
          <w:sz w:val="22"/>
          <w:szCs w:val="22"/>
        </w:rPr>
        <w:t>; Jo Skidmore (Committee Secretary)</w:t>
      </w:r>
      <w:r w:rsidR="00491589">
        <w:rPr>
          <w:sz w:val="22"/>
          <w:szCs w:val="22"/>
        </w:rPr>
        <w:t>, Kouy Young (Deputy Clerk)</w:t>
      </w:r>
    </w:p>
    <w:tbl>
      <w:tblPr>
        <w:tblW w:w="9889" w:type="dxa"/>
        <w:tblLook w:val="04A0" w:firstRow="1" w:lastRow="0" w:firstColumn="1" w:lastColumn="0" w:noHBand="0" w:noVBand="1"/>
      </w:tblPr>
      <w:tblGrid>
        <w:gridCol w:w="1242"/>
        <w:gridCol w:w="8647"/>
      </w:tblGrid>
      <w:tr w:rsidR="003445F7" w:rsidRPr="00745FC5" w14:paraId="559FDE80" w14:textId="77777777" w:rsidTr="003445F7">
        <w:trPr>
          <w:trHeight w:val="241"/>
        </w:trPr>
        <w:tc>
          <w:tcPr>
            <w:tcW w:w="1242" w:type="dxa"/>
            <w:shd w:val="clear" w:color="auto" w:fill="auto"/>
          </w:tcPr>
          <w:p w14:paraId="795161D4" w14:textId="77777777" w:rsidR="003445F7" w:rsidRPr="00745FC5" w:rsidRDefault="003445F7" w:rsidP="00241127">
            <w:pPr>
              <w:pStyle w:val="Itemlevel1"/>
              <w:tabs>
                <w:tab w:val="clear" w:pos="1134"/>
                <w:tab w:val="left" w:pos="952"/>
              </w:tabs>
              <w:spacing w:before="0"/>
              <w:rPr>
                <w:sz w:val="22"/>
                <w:szCs w:val="22"/>
              </w:rPr>
            </w:pPr>
            <w:r w:rsidRPr="00745FC5">
              <w:rPr>
                <w:sz w:val="22"/>
                <w:szCs w:val="22"/>
              </w:rPr>
              <w:t>Ref</w:t>
            </w:r>
          </w:p>
        </w:tc>
        <w:tc>
          <w:tcPr>
            <w:tcW w:w="8647" w:type="dxa"/>
            <w:shd w:val="clear" w:color="auto" w:fill="auto"/>
          </w:tcPr>
          <w:p w14:paraId="42230C69" w14:textId="77777777" w:rsidR="003445F7" w:rsidRPr="00745FC5" w:rsidRDefault="003445F7" w:rsidP="00241127">
            <w:pPr>
              <w:pStyle w:val="Itemlevel1"/>
              <w:tabs>
                <w:tab w:val="clear" w:pos="1134"/>
                <w:tab w:val="left" w:pos="952"/>
              </w:tabs>
              <w:spacing w:before="0"/>
              <w:rPr>
                <w:sz w:val="22"/>
                <w:szCs w:val="22"/>
              </w:rPr>
            </w:pPr>
            <w:r w:rsidRPr="00745FC5">
              <w:rPr>
                <w:sz w:val="22"/>
                <w:szCs w:val="22"/>
              </w:rPr>
              <w:t>Minute</w:t>
            </w:r>
          </w:p>
        </w:tc>
      </w:tr>
      <w:tr w:rsidR="003445F7" w:rsidRPr="00745FC5" w14:paraId="608C60E0" w14:textId="77777777" w:rsidTr="00DB41EC">
        <w:trPr>
          <w:trHeight w:val="253"/>
        </w:trPr>
        <w:tc>
          <w:tcPr>
            <w:tcW w:w="1242" w:type="dxa"/>
            <w:shd w:val="clear" w:color="auto" w:fill="auto"/>
          </w:tcPr>
          <w:p w14:paraId="7127C3D7" w14:textId="77777777" w:rsidR="003445F7" w:rsidRPr="00745FC5" w:rsidRDefault="003445F7" w:rsidP="00241127">
            <w:pPr>
              <w:pStyle w:val="Itemlevel1"/>
              <w:tabs>
                <w:tab w:val="clear" w:pos="1134"/>
                <w:tab w:val="left" w:pos="952"/>
              </w:tabs>
              <w:spacing w:before="0"/>
              <w:rPr>
                <w:sz w:val="22"/>
                <w:szCs w:val="22"/>
              </w:rPr>
            </w:pPr>
          </w:p>
        </w:tc>
        <w:tc>
          <w:tcPr>
            <w:tcW w:w="8647" w:type="dxa"/>
            <w:shd w:val="clear" w:color="auto" w:fill="auto"/>
          </w:tcPr>
          <w:p w14:paraId="1D910C2A" w14:textId="77777777" w:rsidR="003445F7" w:rsidRPr="00745FC5" w:rsidRDefault="003445F7" w:rsidP="00241127">
            <w:pPr>
              <w:pStyle w:val="Itemlevel1"/>
              <w:tabs>
                <w:tab w:val="clear" w:pos="1134"/>
                <w:tab w:val="left" w:pos="952"/>
              </w:tabs>
              <w:spacing w:before="0"/>
              <w:rPr>
                <w:b/>
                <w:sz w:val="22"/>
                <w:szCs w:val="22"/>
              </w:rPr>
            </w:pPr>
          </w:p>
        </w:tc>
      </w:tr>
      <w:tr w:rsidR="003445F7" w:rsidRPr="00745FC5" w14:paraId="073391E7" w14:textId="77777777" w:rsidTr="00DB41EC">
        <w:trPr>
          <w:trHeight w:val="253"/>
        </w:trPr>
        <w:tc>
          <w:tcPr>
            <w:tcW w:w="1242" w:type="dxa"/>
            <w:shd w:val="clear" w:color="auto" w:fill="auto"/>
          </w:tcPr>
          <w:p w14:paraId="046D655E" w14:textId="554F236D" w:rsidR="00EE64D2" w:rsidRPr="00D23A20" w:rsidRDefault="003445F7" w:rsidP="00241127">
            <w:pPr>
              <w:pStyle w:val="Itemlevel1"/>
              <w:tabs>
                <w:tab w:val="clear" w:pos="1134"/>
                <w:tab w:val="left" w:pos="952"/>
              </w:tabs>
              <w:spacing w:before="0"/>
              <w:rPr>
                <w:sz w:val="22"/>
                <w:szCs w:val="22"/>
              </w:rPr>
            </w:pPr>
            <w:r w:rsidRPr="00D23A20">
              <w:rPr>
                <w:sz w:val="22"/>
                <w:szCs w:val="22"/>
              </w:rPr>
              <w:t>2</w:t>
            </w:r>
            <w:r w:rsidR="00F11BFD" w:rsidRPr="00D23A20">
              <w:rPr>
                <w:sz w:val="22"/>
                <w:szCs w:val="22"/>
              </w:rPr>
              <w:t>1</w:t>
            </w:r>
            <w:r w:rsidRPr="00D23A20">
              <w:rPr>
                <w:sz w:val="22"/>
                <w:szCs w:val="22"/>
              </w:rPr>
              <w:t>/PC/</w:t>
            </w:r>
            <w:r w:rsidR="00EE64D2" w:rsidRPr="00D23A20">
              <w:rPr>
                <w:sz w:val="22"/>
                <w:szCs w:val="22"/>
              </w:rPr>
              <w:t>1</w:t>
            </w:r>
            <w:r w:rsidR="00B238DD">
              <w:rPr>
                <w:sz w:val="22"/>
                <w:szCs w:val="22"/>
              </w:rPr>
              <w:t>1</w:t>
            </w:r>
          </w:p>
        </w:tc>
        <w:tc>
          <w:tcPr>
            <w:tcW w:w="8647" w:type="dxa"/>
            <w:shd w:val="clear" w:color="auto" w:fill="auto"/>
          </w:tcPr>
          <w:p w14:paraId="73D68184" w14:textId="77777777" w:rsidR="003445F7" w:rsidRPr="00D23A20" w:rsidRDefault="003445F7" w:rsidP="00433799">
            <w:pPr>
              <w:pStyle w:val="Itemlevel1"/>
              <w:tabs>
                <w:tab w:val="clear" w:pos="1134"/>
                <w:tab w:val="left" w:pos="952"/>
              </w:tabs>
              <w:spacing w:before="0"/>
              <w:rPr>
                <w:b/>
                <w:sz w:val="22"/>
                <w:szCs w:val="22"/>
              </w:rPr>
            </w:pPr>
            <w:r w:rsidRPr="00D23A20">
              <w:rPr>
                <w:b/>
                <w:sz w:val="22"/>
                <w:szCs w:val="22"/>
              </w:rPr>
              <w:t>Public Questions</w:t>
            </w:r>
          </w:p>
        </w:tc>
      </w:tr>
      <w:tr w:rsidR="003445F7" w:rsidRPr="00745FC5" w14:paraId="601F050D" w14:textId="77777777" w:rsidTr="00DB41EC">
        <w:trPr>
          <w:trHeight w:val="410"/>
        </w:trPr>
        <w:tc>
          <w:tcPr>
            <w:tcW w:w="1242" w:type="dxa"/>
            <w:shd w:val="clear" w:color="auto" w:fill="auto"/>
          </w:tcPr>
          <w:p w14:paraId="60710297"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6A7D331E" w14:textId="77777777" w:rsidR="003445F7" w:rsidRPr="00D23A20" w:rsidRDefault="003445F7" w:rsidP="00B82FA8">
            <w:pPr>
              <w:pStyle w:val="Itemlevel1"/>
              <w:tabs>
                <w:tab w:val="clear" w:pos="1134"/>
                <w:tab w:val="left" w:pos="952"/>
              </w:tabs>
              <w:spacing w:before="0"/>
              <w:rPr>
                <w:bCs/>
                <w:sz w:val="22"/>
                <w:szCs w:val="22"/>
              </w:rPr>
            </w:pPr>
            <w:r w:rsidRPr="00D23A20">
              <w:rPr>
                <w:bCs/>
                <w:sz w:val="22"/>
                <w:szCs w:val="22"/>
              </w:rPr>
              <w:t xml:space="preserve">There were no public questions. </w:t>
            </w:r>
          </w:p>
        </w:tc>
      </w:tr>
      <w:tr w:rsidR="003445F7" w:rsidRPr="00745FC5" w14:paraId="04CE4746" w14:textId="77777777" w:rsidTr="00DB41EC">
        <w:trPr>
          <w:trHeight w:val="241"/>
        </w:trPr>
        <w:tc>
          <w:tcPr>
            <w:tcW w:w="1242" w:type="dxa"/>
            <w:shd w:val="clear" w:color="auto" w:fill="auto"/>
          </w:tcPr>
          <w:p w14:paraId="2111A6EE"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3D3DBED2" w14:textId="77777777" w:rsidR="003445F7" w:rsidRPr="00D23A20" w:rsidRDefault="003445F7" w:rsidP="00241127">
            <w:pPr>
              <w:pStyle w:val="Itemlevel1"/>
              <w:tabs>
                <w:tab w:val="clear" w:pos="1134"/>
                <w:tab w:val="left" w:pos="952"/>
              </w:tabs>
              <w:spacing w:before="0"/>
              <w:rPr>
                <w:b/>
                <w:sz w:val="22"/>
                <w:szCs w:val="22"/>
              </w:rPr>
            </w:pPr>
          </w:p>
        </w:tc>
      </w:tr>
      <w:tr w:rsidR="003445F7" w:rsidRPr="00745FC5" w14:paraId="6C2F3E9F" w14:textId="77777777" w:rsidTr="00DB41EC">
        <w:trPr>
          <w:trHeight w:val="241"/>
        </w:trPr>
        <w:tc>
          <w:tcPr>
            <w:tcW w:w="1242" w:type="dxa"/>
            <w:shd w:val="clear" w:color="auto" w:fill="auto"/>
          </w:tcPr>
          <w:p w14:paraId="7890F8C1" w14:textId="580EEDB4" w:rsidR="003445F7" w:rsidRPr="00D23A20" w:rsidRDefault="003445F7" w:rsidP="00241127">
            <w:pPr>
              <w:pStyle w:val="Itemlevel1"/>
              <w:tabs>
                <w:tab w:val="clear" w:pos="1134"/>
                <w:tab w:val="left" w:pos="952"/>
              </w:tabs>
              <w:spacing w:before="0"/>
              <w:rPr>
                <w:sz w:val="22"/>
                <w:szCs w:val="22"/>
              </w:rPr>
            </w:pPr>
            <w:r w:rsidRPr="00D23A20">
              <w:rPr>
                <w:sz w:val="22"/>
                <w:szCs w:val="22"/>
              </w:rPr>
              <w:t>2</w:t>
            </w:r>
            <w:r w:rsidR="00F11BFD" w:rsidRPr="00D23A20">
              <w:rPr>
                <w:sz w:val="22"/>
                <w:szCs w:val="22"/>
              </w:rPr>
              <w:t>1</w:t>
            </w:r>
            <w:r w:rsidRPr="00D23A20">
              <w:rPr>
                <w:sz w:val="22"/>
                <w:szCs w:val="22"/>
              </w:rPr>
              <w:t>/PC/</w:t>
            </w:r>
            <w:r w:rsidR="00B238DD">
              <w:rPr>
                <w:sz w:val="22"/>
                <w:szCs w:val="22"/>
              </w:rPr>
              <w:t>1</w:t>
            </w:r>
            <w:r w:rsidR="00F11BFD" w:rsidRPr="00D23A20">
              <w:rPr>
                <w:sz w:val="22"/>
                <w:szCs w:val="22"/>
              </w:rPr>
              <w:t>2</w:t>
            </w:r>
          </w:p>
        </w:tc>
        <w:tc>
          <w:tcPr>
            <w:tcW w:w="8647" w:type="dxa"/>
            <w:shd w:val="clear" w:color="auto" w:fill="auto"/>
          </w:tcPr>
          <w:p w14:paraId="6CA40A62" w14:textId="77777777" w:rsidR="003445F7" w:rsidRPr="00D23A20" w:rsidRDefault="003445F7" w:rsidP="00241127">
            <w:pPr>
              <w:pStyle w:val="Itemlevel1"/>
              <w:tabs>
                <w:tab w:val="clear" w:pos="1134"/>
                <w:tab w:val="left" w:pos="952"/>
              </w:tabs>
              <w:spacing w:before="0"/>
              <w:rPr>
                <w:b/>
                <w:sz w:val="22"/>
                <w:szCs w:val="22"/>
              </w:rPr>
            </w:pPr>
            <w:r w:rsidRPr="00D23A20">
              <w:rPr>
                <w:b/>
                <w:sz w:val="22"/>
                <w:szCs w:val="22"/>
              </w:rPr>
              <w:t>Apologies and declarations of members’ interests</w:t>
            </w:r>
          </w:p>
        </w:tc>
      </w:tr>
      <w:tr w:rsidR="003445F7" w:rsidRPr="00745FC5" w14:paraId="21C5DA8E" w14:textId="77777777" w:rsidTr="00DB41EC">
        <w:trPr>
          <w:trHeight w:val="194"/>
        </w:trPr>
        <w:tc>
          <w:tcPr>
            <w:tcW w:w="1242" w:type="dxa"/>
            <w:shd w:val="clear" w:color="auto" w:fill="auto"/>
          </w:tcPr>
          <w:p w14:paraId="6B823EB0"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7EABD98C" w14:textId="77777777" w:rsidR="003445F7" w:rsidRPr="00D23A20" w:rsidRDefault="003445F7" w:rsidP="00CA1647">
            <w:pPr>
              <w:pStyle w:val="Itemlevel1"/>
              <w:tabs>
                <w:tab w:val="clear" w:pos="1134"/>
                <w:tab w:val="left" w:pos="952"/>
              </w:tabs>
              <w:spacing w:before="0"/>
              <w:rPr>
                <w:sz w:val="22"/>
                <w:szCs w:val="22"/>
              </w:rPr>
            </w:pPr>
          </w:p>
        </w:tc>
      </w:tr>
      <w:tr w:rsidR="003445F7" w:rsidRPr="00745FC5" w14:paraId="7FB6C216" w14:textId="77777777" w:rsidTr="00DB41EC">
        <w:trPr>
          <w:trHeight w:val="739"/>
        </w:trPr>
        <w:tc>
          <w:tcPr>
            <w:tcW w:w="1242" w:type="dxa"/>
            <w:shd w:val="clear" w:color="auto" w:fill="auto"/>
          </w:tcPr>
          <w:p w14:paraId="3E5E3574"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3F358200" w14:textId="6739EE62" w:rsidR="003445F7" w:rsidRPr="00D23A20" w:rsidRDefault="00B238DD" w:rsidP="00CA1647">
            <w:pPr>
              <w:pStyle w:val="Itemlevel1"/>
              <w:tabs>
                <w:tab w:val="clear" w:pos="1134"/>
                <w:tab w:val="left" w:pos="952"/>
              </w:tabs>
              <w:spacing w:before="0"/>
              <w:rPr>
                <w:sz w:val="22"/>
                <w:szCs w:val="22"/>
              </w:rPr>
            </w:pPr>
            <w:r>
              <w:rPr>
                <w:sz w:val="22"/>
                <w:szCs w:val="22"/>
              </w:rPr>
              <w:t>1</w:t>
            </w:r>
            <w:r w:rsidR="00F11BFD" w:rsidRPr="00D23A20">
              <w:rPr>
                <w:sz w:val="22"/>
                <w:szCs w:val="22"/>
              </w:rPr>
              <w:t>2.1</w:t>
            </w:r>
            <w:r w:rsidR="003445F7" w:rsidRPr="00D23A20">
              <w:rPr>
                <w:sz w:val="22"/>
                <w:szCs w:val="22"/>
              </w:rPr>
              <w:t xml:space="preserve"> </w:t>
            </w:r>
            <w:r w:rsidR="0009029D">
              <w:rPr>
                <w:sz w:val="22"/>
                <w:szCs w:val="22"/>
              </w:rPr>
              <w:t>Apologies were received from Cllr’s Peer and Boyer.</w:t>
            </w:r>
            <w:r w:rsidR="003654EE" w:rsidRPr="00D23A20">
              <w:rPr>
                <w:sz w:val="22"/>
                <w:szCs w:val="22"/>
              </w:rPr>
              <w:t xml:space="preserve"> </w:t>
            </w:r>
            <w:r w:rsidR="00FD64FB">
              <w:rPr>
                <w:sz w:val="22"/>
                <w:szCs w:val="22"/>
              </w:rPr>
              <w:t xml:space="preserve">All agreed that VC Cllr. Lias would chair the meeting. </w:t>
            </w:r>
          </w:p>
          <w:p w14:paraId="02C91232" w14:textId="77777777" w:rsidR="003445F7" w:rsidRPr="00D23A20" w:rsidRDefault="003445F7" w:rsidP="00241127">
            <w:pPr>
              <w:pStyle w:val="Itemlevel1"/>
              <w:tabs>
                <w:tab w:val="clear" w:pos="1134"/>
                <w:tab w:val="left" w:pos="952"/>
              </w:tabs>
              <w:spacing w:before="0"/>
              <w:rPr>
                <w:sz w:val="22"/>
                <w:szCs w:val="22"/>
              </w:rPr>
            </w:pPr>
          </w:p>
          <w:p w14:paraId="76CBB39F" w14:textId="5FE64A34" w:rsidR="003445F7" w:rsidRPr="00D23A20" w:rsidRDefault="00B238DD" w:rsidP="008E1A1A">
            <w:pPr>
              <w:pStyle w:val="Itemlevel1"/>
              <w:tabs>
                <w:tab w:val="clear" w:pos="1134"/>
                <w:tab w:val="left" w:pos="952"/>
              </w:tabs>
              <w:spacing w:before="0"/>
              <w:ind w:left="370" w:hanging="357"/>
              <w:rPr>
                <w:sz w:val="22"/>
                <w:szCs w:val="22"/>
              </w:rPr>
            </w:pPr>
            <w:r>
              <w:rPr>
                <w:sz w:val="22"/>
                <w:szCs w:val="22"/>
              </w:rPr>
              <w:t>1</w:t>
            </w:r>
            <w:r w:rsidR="00F11BFD" w:rsidRPr="00D23A20">
              <w:rPr>
                <w:sz w:val="22"/>
                <w:szCs w:val="22"/>
              </w:rPr>
              <w:t>2.2</w:t>
            </w:r>
            <w:r w:rsidR="003445F7" w:rsidRPr="00D23A20">
              <w:rPr>
                <w:sz w:val="22"/>
                <w:szCs w:val="22"/>
              </w:rPr>
              <w:t xml:space="preserve"> There were no declarations of interest.</w:t>
            </w:r>
          </w:p>
        </w:tc>
      </w:tr>
      <w:tr w:rsidR="003445F7" w:rsidRPr="00745FC5" w14:paraId="34E15369" w14:textId="77777777" w:rsidTr="00DB41EC">
        <w:trPr>
          <w:trHeight w:val="224"/>
        </w:trPr>
        <w:tc>
          <w:tcPr>
            <w:tcW w:w="1242" w:type="dxa"/>
            <w:shd w:val="clear" w:color="auto" w:fill="auto"/>
          </w:tcPr>
          <w:p w14:paraId="2140C958"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4D78F87B" w14:textId="77777777" w:rsidR="003445F7" w:rsidRPr="00D23A20" w:rsidRDefault="003445F7" w:rsidP="00241127">
            <w:pPr>
              <w:pStyle w:val="Itemlevel1"/>
              <w:tabs>
                <w:tab w:val="clear" w:pos="1134"/>
                <w:tab w:val="left" w:pos="952"/>
              </w:tabs>
              <w:spacing w:before="0"/>
              <w:rPr>
                <w:b/>
                <w:sz w:val="22"/>
                <w:szCs w:val="22"/>
              </w:rPr>
            </w:pPr>
          </w:p>
        </w:tc>
      </w:tr>
      <w:tr w:rsidR="003445F7" w:rsidRPr="00745FC5" w14:paraId="0743FABD" w14:textId="77777777" w:rsidTr="00DB41EC">
        <w:trPr>
          <w:trHeight w:val="370"/>
        </w:trPr>
        <w:tc>
          <w:tcPr>
            <w:tcW w:w="1242" w:type="dxa"/>
            <w:shd w:val="clear" w:color="auto" w:fill="auto"/>
          </w:tcPr>
          <w:p w14:paraId="4349BCFC" w14:textId="20B99F75" w:rsidR="003445F7" w:rsidRPr="00D23A20" w:rsidRDefault="003445F7" w:rsidP="00241127">
            <w:pPr>
              <w:pStyle w:val="Itemlevel1"/>
              <w:tabs>
                <w:tab w:val="clear" w:pos="1134"/>
                <w:tab w:val="left" w:pos="952"/>
              </w:tabs>
              <w:spacing w:before="0"/>
              <w:rPr>
                <w:sz w:val="22"/>
                <w:szCs w:val="22"/>
              </w:rPr>
            </w:pPr>
            <w:r w:rsidRPr="00D23A20">
              <w:rPr>
                <w:sz w:val="22"/>
                <w:szCs w:val="22"/>
              </w:rPr>
              <w:t>2</w:t>
            </w:r>
            <w:r w:rsidR="00F11BFD" w:rsidRPr="00D23A20">
              <w:rPr>
                <w:sz w:val="22"/>
                <w:szCs w:val="22"/>
              </w:rPr>
              <w:t>1</w:t>
            </w:r>
            <w:r w:rsidRPr="00D23A20">
              <w:rPr>
                <w:sz w:val="22"/>
                <w:szCs w:val="22"/>
              </w:rPr>
              <w:t>/PC/</w:t>
            </w:r>
            <w:r w:rsidR="00B238DD">
              <w:rPr>
                <w:sz w:val="22"/>
                <w:szCs w:val="22"/>
              </w:rPr>
              <w:t>1</w:t>
            </w:r>
            <w:r w:rsidR="00F11BFD" w:rsidRPr="00D23A20">
              <w:rPr>
                <w:sz w:val="22"/>
                <w:szCs w:val="22"/>
              </w:rPr>
              <w:t>3</w:t>
            </w:r>
          </w:p>
        </w:tc>
        <w:tc>
          <w:tcPr>
            <w:tcW w:w="8647" w:type="dxa"/>
            <w:shd w:val="clear" w:color="auto" w:fill="auto"/>
          </w:tcPr>
          <w:p w14:paraId="7EE3E137" w14:textId="77777777" w:rsidR="003445F7" w:rsidRPr="00D23A20" w:rsidRDefault="003445F7" w:rsidP="00241127">
            <w:pPr>
              <w:pStyle w:val="Itemlevel1"/>
              <w:tabs>
                <w:tab w:val="clear" w:pos="1134"/>
                <w:tab w:val="left" w:pos="952"/>
              </w:tabs>
              <w:spacing w:before="0"/>
              <w:rPr>
                <w:b/>
                <w:sz w:val="22"/>
                <w:szCs w:val="22"/>
              </w:rPr>
            </w:pPr>
            <w:r w:rsidRPr="00D23A20">
              <w:rPr>
                <w:b/>
                <w:sz w:val="22"/>
                <w:szCs w:val="22"/>
              </w:rPr>
              <w:t>Minutes of the previous meeting</w:t>
            </w:r>
          </w:p>
        </w:tc>
      </w:tr>
      <w:tr w:rsidR="003445F7" w:rsidRPr="00745FC5" w14:paraId="00F22952" w14:textId="77777777" w:rsidTr="00DB41EC">
        <w:trPr>
          <w:trHeight w:val="559"/>
        </w:trPr>
        <w:tc>
          <w:tcPr>
            <w:tcW w:w="1242" w:type="dxa"/>
            <w:shd w:val="clear" w:color="auto" w:fill="auto"/>
          </w:tcPr>
          <w:p w14:paraId="55F6CC99"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7813DC4D" w14:textId="3463D66B" w:rsidR="003445F7" w:rsidRPr="00D23A20" w:rsidRDefault="00D23A20" w:rsidP="00E75DDB">
            <w:pPr>
              <w:pStyle w:val="Itemlevel2"/>
              <w:tabs>
                <w:tab w:val="clear" w:pos="1701"/>
              </w:tabs>
              <w:spacing w:before="0"/>
              <w:ind w:left="0" w:firstLine="0"/>
              <w:jc w:val="both"/>
              <w:rPr>
                <w:sz w:val="22"/>
                <w:szCs w:val="22"/>
              </w:rPr>
            </w:pPr>
            <w:r w:rsidRPr="00D23A20">
              <w:rPr>
                <w:sz w:val="22"/>
                <w:szCs w:val="22"/>
              </w:rPr>
              <w:t>T</w:t>
            </w:r>
            <w:r w:rsidR="003445F7" w:rsidRPr="00D23A20">
              <w:rPr>
                <w:sz w:val="22"/>
                <w:szCs w:val="22"/>
              </w:rPr>
              <w:t xml:space="preserve">he minutes of the previous meeting of Thursday </w:t>
            </w:r>
            <w:r w:rsidR="00B238DD">
              <w:rPr>
                <w:sz w:val="22"/>
                <w:szCs w:val="22"/>
              </w:rPr>
              <w:t>7 January</w:t>
            </w:r>
            <w:r w:rsidRPr="00D23A20">
              <w:rPr>
                <w:sz w:val="22"/>
                <w:szCs w:val="22"/>
              </w:rPr>
              <w:t xml:space="preserve"> </w:t>
            </w:r>
            <w:r w:rsidR="003445F7" w:rsidRPr="00D23A20">
              <w:rPr>
                <w:sz w:val="22"/>
                <w:szCs w:val="22"/>
              </w:rPr>
              <w:t>202</w:t>
            </w:r>
            <w:r w:rsidR="00B238DD">
              <w:rPr>
                <w:sz w:val="22"/>
                <w:szCs w:val="22"/>
              </w:rPr>
              <w:t>1</w:t>
            </w:r>
            <w:r w:rsidR="003445F7" w:rsidRPr="00D23A20">
              <w:rPr>
                <w:sz w:val="22"/>
                <w:szCs w:val="22"/>
              </w:rPr>
              <w:t xml:space="preserve"> were agreed as a correct record of the meeting and signed by Cllr. Peer.</w:t>
            </w:r>
          </w:p>
          <w:p w14:paraId="2CF76432" w14:textId="77777777" w:rsidR="004F36AE" w:rsidRPr="00D23A20" w:rsidRDefault="004F36AE" w:rsidP="00E75DDB">
            <w:pPr>
              <w:pStyle w:val="Itemlevel2"/>
              <w:tabs>
                <w:tab w:val="clear" w:pos="1701"/>
              </w:tabs>
              <w:spacing w:before="0"/>
              <w:ind w:left="0" w:firstLine="0"/>
              <w:jc w:val="both"/>
              <w:rPr>
                <w:sz w:val="22"/>
                <w:szCs w:val="22"/>
              </w:rPr>
            </w:pPr>
          </w:p>
          <w:p w14:paraId="29CB8D22" w14:textId="7A0CD1B8" w:rsidR="004F36AE" w:rsidRPr="00D23A20" w:rsidRDefault="004F36AE" w:rsidP="00E75DDB">
            <w:pPr>
              <w:pStyle w:val="Itemlevel2"/>
              <w:tabs>
                <w:tab w:val="clear" w:pos="1701"/>
              </w:tabs>
              <w:spacing w:before="0"/>
              <w:ind w:left="0" w:firstLine="0"/>
              <w:jc w:val="both"/>
              <w:rPr>
                <w:sz w:val="22"/>
                <w:szCs w:val="22"/>
              </w:rPr>
            </w:pPr>
            <w:r w:rsidRPr="00D23A20">
              <w:rPr>
                <w:sz w:val="22"/>
                <w:szCs w:val="22"/>
              </w:rPr>
              <w:t xml:space="preserve">Proposed: Cllr. </w:t>
            </w:r>
            <w:r w:rsidR="00284CED">
              <w:rPr>
                <w:sz w:val="22"/>
                <w:szCs w:val="22"/>
              </w:rPr>
              <w:t>James</w:t>
            </w:r>
            <w:r w:rsidRPr="00D23A20">
              <w:rPr>
                <w:sz w:val="22"/>
                <w:szCs w:val="22"/>
              </w:rPr>
              <w:t xml:space="preserve">                        Seconder: Cllr. </w:t>
            </w:r>
            <w:proofErr w:type="spellStart"/>
            <w:r w:rsidR="00284CED">
              <w:rPr>
                <w:sz w:val="22"/>
                <w:szCs w:val="22"/>
              </w:rPr>
              <w:t>Jahromi</w:t>
            </w:r>
            <w:proofErr w:type="spellEnd"/>
            <w:r w:rsidRPr="00D23A20">
              <w:rPr>
                <w:sz w:val="22"/>
                <w:szCs w:val="22"/>
              </w:rPr>
              <w:t xml:space="preserve">                  Unanimously agreed</w:t>
            </w:r>
          </w:p>
        </w:tc>
      </w:tr>
      <w:tr w:rsidR="003445F7" w:rsidRPr="00745FC5" w14:paraId="1F9591F4" w14:textId="77777777" w:rsidTr="00DB41EC">
        <w:trPr>
          <w:trHeight w:val="241"/>
        </w:trPr>
        <w:tc>
          <w:tcPr>
            <w:tcW w:w="1242" w:type="dxa"/>
            <w:shd w:val="clear" w:color="auto" w:fill="auto"/>
          </w:tcPr>
          <w:p w14:paraId="6527EBB4" w14:textId="77777777" w:rsidR="003445F7" w:rsidRPr="00D23A20" w:rsidRDefault="003445F7" w:rsidP="00241127">
            <w:pPr>
              <w:pStyle w:val="Itemlevel1"/>
              <w:tabs>
                <w:tab w:val="clear" w:pos="1134"/>
                <w:tab w:val="left" w:pos="952"/>
              </w:tabs>
              <w:spacing w:before="0"/>
              <w:rPr>
                <w:sz w:val="22"/>
                <w:szCs w:val="22"/>
              </w:rPr>
            </w:pPr>
          </w:p>
        </w:tc>
        <w:tc>
          <w:tcPr>
            <w:tcW w:w="8647" w:type="dxa"/>
            <w:shd w:val="clear" w:color="auto" w:fill="auto"/>
          </w:tcPr>
          <w:p w14:paraId="478A4C15" w14:textId="77777777" w:rsidR="003445F7" w:rsidRPr="00D23A20" w:rsidRDefault="003445F7" w:rsidP="00241127">
            <w:pPr>
              <w:pStyle w:val="Itemlevel1"/>
              <w:tabs>
                <w:tab w:val="clear" w:pos="1134"/>
                <w:tab w:val="left" w:pos="952"/>
              </w:tabs>
              <w:spacing w:before="0"/>
              <w:rPr>
                <w:b/>
                <w:sz w:val="22"/>
                <w:szCs w:val="22"/>
              </w:rPr>
            </w:pPr>
          </w:p>
        </w:tc>
      </w:tr>
      <w:tr w:rsidR="003445F7" w:rsidRPr="00745FC5" w14:paraId="769B3B31" w14:textId="77777777" w:rsidTr="00DB41EC">
        <w:trPr>
          <w:trHeight w:val="241"/>
        </w:trPr>
        <w:tc>
          <w:tcPr>
            <w:tcW w:w="1242" w:type="dxa"/>
            <w:shd w:val="clear" w:color="auto" w:fill="auto"/>
          </w:tcPr>
          <w:p w14:paraId="480D0CB1" w14:textId="299A21D4" w:rsidR="003445F7" w:rsidRPr="00D23A20" w:rsidRDefault="003445F7" w:rsidP="00241127">
            <w:pPr>
              <w:pStyle w:val="Itemlevel1"/>
              <w:tabs>
                <w:tab w:val="clear" w:pos="1134"/>
                <w:tab w:val="left" w:pos="952"/>
              </w:tabs>
              <w:spacing w:before="0"/>
              <w:rPr>
                <w:sz w:val="22"/>
                <w:szCs w:val="22"/>
              </w:rPr>
            </w:pPr>
            <w:r w:rsidRPr="00D23A20">
              <w:rPr>
                <w:sz w:val="22"/>
                <w:szCs w:val="22"/>
              </w:rPr>
              <w:t>2</w:t>
            </w:r>
            <w:r w:rsidR="00DF5868">
              <w:rPr>
                <w:sz w:val="22"/>
                <w:szCs w:val="22"/>
              </w:rPr>
              <w:t>1</w:t>
            </w:r>
            <w:r w:rsidRPr="00D23A20">
              <w:rPr>
                <w:sz w:val="22"/>
                <w:szCs w:val="22"/>
              </w:rPr>
              <w:t>/PC/</w:t>
            </w:r>
            <w:r w:rsidR="00B238DD">
              <w:rPr>
                <w:sz w:val="22"/>
                <w:szCs w:val="22"/>
              </w:rPr>
              <w:t>1</w:t>
            </w:r>
            <w:r w:rsidR="00F11BFD" w:rsidRPr="00D23A20">
              <w:rPr>
                <w:sz w:val="22"/>
                <w:szCs w:val="22"/>
              </w:rPr>
              <w:t>4</w:t>
            </w:r>
          </w:p>
        </w:tc>
        <w:tc>
          <w:tcPr>
            <w:tcW w:w="8647" w:type="dxa"/>
            <w:shd w:val="clear" w:color="auto" w:fill="auto"/>
          </w:tcPr>
          <w:p w14:paraId="37ACADFB" w14:textId="77777777" w:rsidR="003445F7" w:rsidRPr="00D23A20" w:rsidRDefault="00D23A20" w:rsidP="00241127">
            <w:pPr>
              <w:pStyle w:val="Itemlevel1"/>
              <w:tabs>
                <w:tab w:val="clear" w:pos="1134"/>
                <w:tab w:val="left" w:pos="952"/>
              </w:tabs>
              <w:spacing w:before="0"/>
              <w:rPr>
                <w:b/>
                <w:sz w:val="22"/>
                <w:szCs w:val="22"/>
              </w:rPr>
            </w:pPr>
            <w:r w:rsidRPr="00D23A20">
              <w:rPr>
                <w:b/>
                <w:sz w:val="22"/>
                <w:szCs w:val="22"/>
              </w:rPr>
              <w:t>4</w:t>
            </w:r>
            <w:r w:rsidR="003445F7" w:rsidRPr="00D23A20">
              <w:rPr>
                <w:b/>
                <w:sz w:val="22"/>
                <w:szCs w:val="22"/>
              </w:rPr>
              <w:t xml:space="preserve">.1 Actions </w:t>
            </w:r>
          </w:p>
        </w:tc>
      </w:tr>
      <w:tr w:rsidR="00633065" w:rsidRPr="00745FC5" w14:paraId="53692D04" w14:textId="77777777" w:rsidTr="00DB41EC">
        <w:trPr>
          <w:trHeight w:val="483"/>
        </w:trPr>
        <w:tc>
          <w:tcPr>
            <w:tcW w:w="1242" w:type="dxa"/>
            <w:shd w:val="clear" w:color="auto" w:fill="auto"/>
          </w:tcPr>
          <w:p w14:paraId="3C3AABCE" w14:textId="77777777" w:rsidR="00633065" w:rsidRPr="00D23A20" w:rsidRDefault="00633065" w:rsidP="00651F95">
            <w:pPr>
              <w:pStyle w:val="Itemlevel1"/>
              <w:tabs>
                <w:tab w:val="clear" w:pos="1134"/>
                <w:tab w:val="left" w:pos="952"/>
              </w:tabs>
              <w:spacing w:before="0"/>
              <w:rPr>
                <w:sz w:val="22"/>
                <w:szCs w:val="22"/>
              </w:rPr>
            </w:pPr>
          </w:p>
        </w:tc>
        <w:tc>
          <w:tcPr>
            <w:tcW w:w="8647" w:type="dxa"/>
            <w:shd w:val="clear" w:color="auto" w:fill="auto"/>
          </w:tcPr>
          <w:p w14:paraId="31DDD1FB" w14:textId="77777777" w:rsidR="00633065" w:rsidRPr="00D23A20" w:rsidRDefault="00633065" w:rsidP="0063345A">
            <w:pPr>
              <w:pStyle w:val="Itemlevel1"/>
              <w:tabs>
                <w:tab w:val="clear" w:pos="1134"/>
                <w:tab w:val="left" w:pos="952"/>
                <w:tab w:val="left" w:pos="1428"/>
              </w:tabs>
              <w:spacing w:before="0"/>
              <w:rPr>
                <w:b/>
                <w:bCs/>
                <w:sz w:val="22"/>
                <w:szCs w:val="22"/>
              </w:rPr>
            </w:pPr>
          </w:p>
          <w:p w14:paraId="25CD635A" w14:textId="77777777" w:rsidR="00633065" w:rsidRPr="00D23A20" w:rsidRDefault="00633065" w:rsidP="0063345A">
            <w:pPr>
              <w:pStyle w:val="Itemlevel1"/>
              <w:tabs>
                <w:tab w:val="clear" w:pos="1134"/>
                <w:tab w:val="left" w:pos="952"/>
                <w:tab w:val="left" w:pos="1428"/>
              </w:tabs>
              <w:spacing w:before="0"/>
              <w:rPr>
                <w:b/>
                <w:bCs/>
                <w:sz w:val="22"/>
                <w:szCs w:val="22"/>
              </w:rPr>
            </w:pPr>
            <w:r w:rsidRPr="00D23A20">
              <w:rPr>
                <w:b/>
                <w:bCs/>
                <w:sz w:val="22"/>
                <w:szCs w:val="22"/>
              </w:rPr>
              <w:t>Speeding in the Parish</w:t>
            </w:r>
          </w:p>
        </w:tc>
      </w:tr>
      <w:tr w:rsidR="00633065" w:rsidRPr="00745FC5" w14:paraId="2989EB85" w14:textId="77777777" w:rsidTr="00DB41EC">
        <w:trPr>
          <w:trHeight w:val="483"/>
        </w:trPr>
        <w:tc>
          <w:tcPr>
            <w:tcW w:w="1242" w:type="dxa"/>
            <w:shd w:val="clear" w:color="auto" w:fill="auto"/>
          </w:tcPr>
          <w:p w14:paraId="04F0CA93" w14:textId="77777777" w:rsidR="00633065" w:rsidRPr="00D23A20" w:rsidRDefault="00633065" w:rsidP="00651F95">
            <w:pPr>
              <w:pStyle w:val="Itemlevel1"/>
              <w:tabs>
                <w:tab w:val="clear" w:pos="1134"/>
                <w:tab w:val="left" w:pos="952"/>
              </w:tabs>
              <w:spacing w:before="0"/>
              <w:rPr>
                <w:sz w:val="22"/>
                <w:szCs w:val="22"/>
              </w:rPr>
            </w:pPr>
          </w:p>
        </w:tc>
        <w:tc>
          <w:tcPr>
            <w:tcW w:w="8647" w:type="dxa"/>
            <w:shd w:val="clear" w:color="auto" w:fill="auto"/>
          </w:tcPr>
          <w:p w14:paraId="4051E4EF" w14:textId="77777777" w:rsidR="0009029D" w:rsidRDefault="00633065" w:rsidP="0063345A">
            <w:pPr>
              <w:pStyle w:val="Itemlevel1"/>
              <w:tabs>
                <w:tab w:val="clear" w:pos="1134"/>
                <w:tab w:val="left" w:pos="952"/>
                <w:tab w:val="left" w:pos="1428"/>
              </w:tabs>
              <w:spacing w:before="0"/>
              <w:rPr>
                <w:bCs/>
                <w:sz w:val="22"/>
                <w:szCs w:val="22"/>
                <w:u w:val="single"/>
              </w:rPr>
            </w:pPr>
            <w:r w:rsidRPr="00D23A20">
              <w:rPr>
                <w:sz w:val="22"/>
                <w:szCs w:val="22"/>
              </w:rPr>
              <w:t xml:space="preserve">27.1.5 </w:t>
            </w:r>
            <w:r w:rsidRPr="00D23A20">
              <w:rPr>
                <w:bCs/>
                <w:sz w:val="22"/>
                <w:szCs w:val="22"/>
                <w:u w:val="single"/>
                <w:lang w:val="en-GB"/>
              </w:rPr>
              <w:t xml:space="preserve">Cllr. </w:t>
            </w:r>
            <w:r w:rsidR="0095129B" w:rsidRPr="00D23A20">
              <w:rPr>
                <w:bCs/>
                <w:sz w:val="22"/>
                <w:szCs w:val="22"/>
                <w:u w:val="single"/>
                <w:lang w:val="en-GB"/>
              </w:rPr>
              <w:t>Lias</w:t>
            </w:r>
            <w:r w:rsidRPr="00D23A20">
              <w:rPr>
                <w:bCs/>
                <w:sz w:val="22"/>
                <w:szCs w:val="22"/>
                <w:u w:val="single"/>
                <w:lang w:val="en-GB"/>
              </w:rPr>
              <w:t xml:space="preserve"> to speak with John Russell, Motion to ascertain costs for preparing a report to support SPC’s position on speeding in Graz</w:t>
            </w:r>
            <w:r w:rsidR="00491589">
              <w:rPr>
                <w:bCs/>
                <w:sz w:val="22"/>
                <w:szCs w:val="22"/>
                <w:u w:val="single"/>
                <w:lang w:val="en-GB"/>
              </w:rPr>
              <w:t>e</w:t>
            </w:r>
            <w:r w:rsidRPr="00D23A20">
              <w:rPr>
                <w:bCs/>
                <w:sz w:val="22"/>
                <w:szCs w:val="22"/>
                <w:u w:val="single"/>
                <w:lang w:val="en-GB"/>
              </w:rPr>
              <w:t>ley</w:t>
            </w:r>
            <w:r w:rsidR="007E07A7">
              <w:rPr>
                <w:bCs/>
                <w:sz w:val="22"/>
                <w:szCs w:val="22"/>
                <w:u w:val="single"/>
              </w:rPr>
              <w:t>.</w:t>
            </w:r>
            <w:r w:rsidR="0009029D">
              <w:rPr>
                <w:bCs/>
                <w:sz w:val="22"/>
                <w:szCs w:val="22"/>
                <w:u w:val="single"/>
              </w:rPr>
              <w:t xml:space="preserve"> </w:t>
            </w:r>
          </w:p>
          <w:p w14:paraId="7859CF46" w14:textId="3369E1A5" w:rsidR="00633065" w:rsidRDefault="00491589" w:rsidP="0063345A">
            <w:pPr>
              <w:pStyle w:val="Itemlevel1"/>
              <w:tabs>
                <w:tab w:val="clear" w:pos="1134"/>
                <w:tab w:val="left" w:pos="952"/>
                <w:tab w:val="left" w:pos="1428"/>
              </w:tabs>
              <w:spacing w:before="0"/>
              <w:rPr>
                <w:sz w:val="22"/>
                <w:szCs w:val="22"/>
              </w:rPr>
            </w:pPr>
            <w:r>
              <w:rPr>
                <w:sz w:val="22"/>
                <w:szCs w:val="22"/>
              </w:rPr>
              <w:t xml:space="preserve">It </w:t>
            </w:r>
            <w:r w:rsidR="0009029D">
              <w:rPr>
                <w:sz w:val="22"/>
                <w:szCs w:val="22"/>
              </w:rPr>
              <w:t>had previously been</w:t>
            </w:r>
            <w:r>
              <w:rPr>
                <w:sz w:val="22"/>
                <w:szCs w:val="22"/>
              </w:rPr>
              <w:t xml:space="preserve"> </w:t>
            </w:r>
            <w:r w:rsidRPr="00491589">
              <w:rPr>
                <w:b/>
                <w:bCs/>
                <w:sz w:val="22"/>
                <w:szCs w:val="22"/>
              </w:rPr>
              <w:t>AGREED</w:t>
            </w:r>
            <w:r>
              <w:rPr>
                <w:sz w:val="22"/>
                <w:szCs w:val="22"/>
              </w:rPr>
              <w:t xml:space="preserve"> to review the position once</w:t>
            </w:r>
            <w:r w:rsidR="00DF5868">
              <w:rPr>
                <w:sz w:val="22"/>
                <w:szCs w:val="22"/>
              </w:rPr>
              <w:t xml:space="preserve"> pandemic</w:t>
            </w:r>
            <w:r>
              <w:rPr>
                <w:sz w:val="22"/>
                <w:szCs w:val="22"/>
              </w:rPr>
              <w:t xml:space="preserve"> restrictions had eased. </w:t>
            </w:r>
          </w:p>
          <w:p w14:paraId="28719C67" w14:textId="77777777" w:rsidR="00AA2B93" w:rsidRPr="00D23A20" w:rsidRDefault="00AA2B93" w:rsidP="0063345A">
            <w:pPr>
              <w:pStyle w:val="Itemlevel1"/>
              <w:tabs>
                <w:tab w:val="clear" w:pos="1134"/>
                <w:tab w:val="left" w:pos="952"/>
                <w:tab w:val="left" w:pos="1428"/>
              </w:tabs>
              <w:spacing w:before="0"/>
              <w:rPr>
                <w:sz w:val="22"/>
                <w:szCs w:val="22"/>
              </w:rPr>
            </w:pPr>
          </w:p>
        </w:tc>
      </w:tr>
      <w:tr w:rsidR="00633065" w:rsidRPr="00745FC5" w14:paraId="584143B5" w14:textId="77777777" w:rsidTr="00DB41EC">
        <w:trPr>
          <w:trHeight w:val="483"/>
        </w:trPr>
        <w:tc>
          <w:tcPr>
            <w:tcW w:w="1242" w:type="dxa"/>
            <w:shd w:val="clear" w:color="auto" w:fill="auto"/>
          </w:tcPr>
          <w:p w14:paraId="2B1D0776" w14:textId="77777777" w:rsidR="00633065" w:rsidRPr="00D23A20" w:rsidRDefault="00633065" w:rsidP="00651F95">
            <w:pPr>
              <w:pStyle w:val="Itemlevel1"/>
              <w:tabs>
                <w:tab w:val="clear" w:pos="1134"/>
                <w:tab w:val="left" w:pos="952"/>
              </w:tabs>
              <w:spacing w:before="0"/>
              <w:rPr>
                <w:sz w:val="22"/>
                <w:szCs w:val="22"/>
              </w:rPr>
            </w:pPr>
          </w:p>
        </w:tc>
        <w:tc>
          <w:tcPr>
            <w:tcW w:w="8647" w:type="dxa"/>
            <w:shd w:val="clear" w:color="auto" w:fill="auto"/>
          </w:tcPr>
          <w:p w14:paraId="13B411E9" w14:textId="77777777" w:rsidR="00633065" w:rsidRPr="00D23A20" w:rsidRDefault="00633065" w:rsidP="00633065">
            <w:pPr>
              <w:pStyle w:val="Itemlevel1"/>
              <w:tabs>
                <w:tab w:val="clear" w:pos="1134"/>
                <w:tab w:val="left" w:pos="952"/>
                <w:tab w:val="left" w:pos="1428"/>
              </w:tabs>
              <w:spacing w:before="0"/>
              <w:rPr>
                <w:sz w:val="22"/>
                <w:szCs w:val="22"/>
              </w:rPr>
            </w:pPr>
            <w:r w:rsidRPr="00D23A20">
              <w:rPr>
                <w:sz w:val="22"/>
                <w:szCs w:val="22"/>
              </w:rPr>
              <w:t xml:space="preserve">88.2 </w:t>
            </w:r>
            <w:r w:rsidRPr="00D23A20">
              <w:rPr>
                <w:sz w:val="22"/>
                <w:szCs w:val="22"/>
                <w:u w:val="single"/>
              </w:rPr>
              <w:t>Clerk to ask SPC administrator to log speeding reduction requests on WBC website and send link to committee should they wish to also log comments</w:t>
            </w:r>
            <w:r w:rsidRPr="00D23A20">
              <w:rPr>
                <w:sz w:val="22"/>
                <w:szCs w:val="22"/>
              </w:rPr>
              <w:t xml:space="preserve">. </w:t>
            </w:r>
          </w:p>
          <w:p w14:paraId="0E79568D" w14:textId="0E9334A2" w:rsidR="0009029D" w:rsidRDefault="00284CED" w:rsidP="00633065">
            <w:pPr>
              <w:pStyle w:val="Itemlevel1"/>
              <w:tabs>
                <w:tab w:val="clear" w:pos="1134"/>
                <w:tab w:val="left" w:pos="952"/>
                <w:tab w:val="left" w:pos="1428"/>
              </w:tabs>
              <w:spacing w:before="0"/>
              <w:rPr>
                <w:bCs/>
                <w:sz w:val="22"/>
                <w:szCs w:val="22"/>
                <w:lang w:val="en-GB"/>
              </w:rPr>
            </w:pPr>
            <w:r>
              <w:rPr>
                <w:bCs/>
                <w:sz w:val="22"/>
                <w:szCs w:val="22"/>
                <w:lang w:val="en-GB"/>
              </w:rPr>
              <w:t xml:space="preserve">This matter was noted as </w:t>
            </w:r>
            <w:r w:rsidR="00FD64FB">
              <w:rPr>
                <w:bCs/>
                <w:sz w:val="22"/>
                <w:szCs w:val="22"/>
                <w:lang w:val="en-GB"/>
              </w:rPr>
              <w:t>complete</w:t>
            </w:r>
            <w:r>
              <w:rPr>
                <w:bCs/>
                <w:sz w:val="22"/>
                <w:szCs w:val="22"/>
                <w:lang w:val="en-GB"/>
              </w:rPr>
              <w:t xml:space="preserve">. </w:t>
            </w:r>
          </w:p>
          <w:p w14:paraId="26996720" w14:textId="77777777" w:rsidR="00D23A20" w:rsidRDefault="00D23A20" w:rsidP="008F72B4">
            <w:pPr>
              <w:pStyle w:val="Itemlevel1"/>
              <w:tabs>
                <w:tab w:val="clear" w:pos="1134"/>
                <w:tab w:val="left" w:pos="952"/>
                <w:tab w:val="left" w:pos="1428"/>
              </w:tabs>
              <w:spacing w:before="0"/>
              <w:rPr>
                <w:bCs/>
                <w:sz w:val="22"/>
                <w:szCs w:val="22"/>
                <w:lang w:val="en-GB"/>
              </w:rPr>
            </w:pPr>
          </w:p>
          <w:p w14:paraId="740FFE9A" w14:textId="4056E4FF" w:rsidR="00D410FD" w:rsidRDefault="00D410FD" w:rsidP="008F72B4">
            <w:pPr>
              <w:pStyle w:val="Itemlevel1"/>
              <w:tabs>
                <w:tab w:val="clear" w:pos="1134"/>
                <w:tab w:val="left" w:pos="952"/>
                <w:tab w:val="left" w:pos="1428"/>
              </w:tabs>
              <w:spacing w:before="0"/>
              <w:rPr>
                <w:bCs/>
                <w:sz w:val="22"/>
                <w:szCs w:val="22"/>
                <w:lang w:val="en-GB"/>
              </w:rPr>
            </w:pPr>
          </w:p>
          <w:p w14:paraId="609BE2AD" w14:textId="5753F118" w:rsidR="00BC1276" w:rsidRDefault="00BC1276" w:rsidP="008F72B4">
            <w:pPr>
              <w:pStyle w:val="Itemlevel1"/>
              <w:tabs>
                <w:tab w:val="clear" w:pos="1134"/>
                <w:tab w:val="left" w:pos="952"/>
                <w:tab w:val="left" w:pos="1428"/>
              </w:tabs>
              <w:spacing w:before="0"/>
              <w:rPr>
                <w:bCs/>
                <w:sz w:val="22"/>
                <w:szCs w:val="22"/>
                <w:lang w:val="en-GB"/>
              </w:rPr>
            </w:pPr>
          </w:p>
          <w:p w14:paraId="4A551549" w14:textId="77777777" w:rsidR="00BC1276" w:rsidRDefault="00BC1276" w:rsidP="008F72B4">
            <w:pPr>
              <w:pStyle w:val="Itemlevel1"/>
              <w:tabs>
                <w:tab w:val="clear" w:pos="1134"/>
                <w:tab w:val="left" w:pos="952"/>
                <w:tab w:val="left" w:pos="1428"/>
              </w:tabs>
              <w:spacing w:before="0"/>
              <w:rPr>
                <w:bCs/>
                <w:sz w:val="22"/>
                <w:szCs w:val="22"/>
                <w:lang w:val="en-GB"/>
              </w:rPr>
            </w:pPr>
          </w:p>
          <w:p w14:paraId="430957D3" w14:textId="77777777" w:rsidR="00D410FD" w:rsidRDefault="00D410FD" w:rsidP="008F72B4">
            <w:pPr>
              <w:pStyle w:val="Itemlevel1"/>
              <w:tabs>
                <w:tab w:val="clear" w:pos="1134"/>
                <w:tab w:val="left" w:pos="952"/>
                <w:tab w:val="left" w:pos="1428"/>
              </w:tabs>
              <w:spacing w:before="0"/>
              <w:rPr>
                <w:bCs/>
                <w:sz w:val="22"/>
                <w:szCs w:val="22"/>
                <w:lang w:val="en-GB"/>
              </w:rPr>
            </w:pPr>
          </w:p>
          <w:p w14:paraId="5454E77B" w14:textId="24A758E0" w:rsidR="00D410FD" w:rsidRPr="00D23A20" w:rsidRDefault="00D410FD" w:rsidP="008F72B4">
            <w:pPr>
              <w:pStyle w:val="Itemlevel1"/>
              <w:tabs>
                <w:tab w:val="clear" w:pos="1134"/>
                <w:tab w:val="left" w:pos="952"/>
                <w:tab w:val="left" w:pos="1428"/>
              </w:tabs>
              <w:spacing w:before="0"/>
              <w:rPr>
                <w:bCs/>
                <w:sz w:val="22"/>
                <w:szCs w:val="22"/>
                <w:lang w:val="en-GB"/>
              </w:rPr>
            </w:pPr>
          </w:p>
        </w:tc>
      </w:tr>
      <w:tr w:rsidR="00633065" w:rsidRPr="00745FC5" w14:paraId="07899905" w14:textId="77777777" w:rsidTr="00DB41EC">
        <w:tc>
          <w:tcPr>
            <w:tcW w:w="1242" w:type="dxa"/>
            <w:shd w:val="clear" w:color="auto" w:fill="auto"/>
          </w:tcPr>
          <w:p w14:paraId="5ACF516A" w14:textId="77777777" w:rsidR="00633065" w:rsidRPr="00D23A20" w:rsidRDefault="00633065" w:rsidP="00AC072A">
            <w:pPr>
              <w:pStyle w:val="Itemlevel1"/>
              <w:tabs>
                <w:tab w:val="clear" w:pos="1134"/>
                <w:tab w:val="left" w:pos="952"/>
                <w:tab w:val="left" w:pos="1428"/>
              </w:tabs>
              <w:spacing w:before="0"/>
              <w:rPr>
                <w:sz w:val="22"/>
                <w:szCs w:val="22"/>
              </w:rPr>
            </w:pPr>
          </w:p>
        </w:tc>
        <w:tc>
          <w:tcPr>
            <w:tcW w:w="8647" w:type="dxa"/>
            <w:shd w:val="clear" w:color="auto" w:fill="auto"/>
          </w:tcPr>
          <w:p w14:paraId="5E734777" w14:textId="77777777" w:rsidR="00633065" w:rsidRPr="00D23A20" w:rsidRDefault="00633065" w:rsidP="0093231C">
            <w:pPr>
              <w:tabs>
                <w:tab w:val="left" w:pos="1222"/>
              </w:tabs>
              <w:rPr>
                <w:rFonts w:ascii="Calibri" w:hAnsi="Calibri" w:cs="Calibri"/>
                <w:b/>
                <w:bCs/>
                <w:sz w:val="22"/>
                <w:szCs w:val="22"/>
              </w:rPr>
            </w:pPr>
            <w:proofErr w:type="spellStart"/>
            <w:r w:rsidRPr="00D23A20">
              <w:rPr>
                <w:rFonts w:ascii="Calibri" w:hAnsi="Calibri" w:cs="Calibri"/>
                <w:b/>
                <w:bCs/>
                <w:sz w:val="22"/>
                <w:szCs w:val="22"/>
              </w:rPr>
              <w:t>Crosfields</w:t>
            </w:r>
            <w:proofErr w:type="spellEnd"/>
            <w:r w:rsidRPr="00D23A20">
              <w:rPr>
                <w:rFonts w:ascii="Calibri" w:hAnsi="Calibri" w:cs="Calibri"/>
                <w:b/>
                <w:bCs/>
                <w:sz w:val="22"/>
                <w:szCs w:val="22"/>
              </w:rPr>
              <w:t xml:space="preserve"> School </w:t>
            </w:r>
          </w:p>
        </w:tc>
      </w:tr>
      <w:tr w:rsidR="003445F7" w:rsidRPr="00745FC5" w14:paraId="682CB81F" w14:textId="77777777" w:rsidTr="00DB41EC">
        <w:tc>
          <w:tcPr>
            <w:tcW w:w="1242" w:type="dxa"/>
            <w:shd w:val="clear" w:color="auto" w:fill="auto"/>
          </w:tcPr>
          <w:p w14:paraId="44C000CD" w14:textId="77777777" w:rsidR="003445F7" w:rsidRPr="00D23A20" w:rsidRDefault="003445F7" w:rsidP="00AC072A">
            <w:pPr>
              <w:pStyle w:val="Itemlevel1"/>
              <w:tabs>
                <w:tab w:val="clear" w:pos="1134"/>
                <w:tab w:val="left" w:pos="952"/>
                <w:tab w:val="left" w:pos="1428"/>
              </w:tabs>
              <w:spacing w:before="0"/>
              <w:rPr>
                <w:sz w:val="22"/>
                <w:szCs w:val="22"/>
              </w:rPr>
            </w:pPr>
          </w:p>
        </w:tc>
        <w:tc>
          <w:tcPr>
            <w:tcW w:w="8647" w:type="dxa"/>
            <w:shd w:val="clear" w:color="auto" w:fill="auto"/>
          </w:tcPr>
          <w:p w14:paraId="14EB83DA" w14:textId="77777777" w:rsidR="00A774D3" w:rsidRPr="00D410FD" w:rsidRDefault="003445F7" w:rsidP="0093231C">
            <w:pPr>
              <w:tabs>
                <w:tab w:val="left" w:pos="1222"/>
              </w:tabs>
              <w:rPr>
                <w:rFonts w:ascii="Calibri" w:hAnsi="Calibri" w:cs="Calibri"/>
                <w:sz w:val="22"/>
                <w:szCs w:val="22"/>
                <w:u w:val="single"/>
              </w:rPr>
            </w:pPr>
            <w:r w:rsidRPr="00D410FD">
              <w:rPr>
                <w:rFonts w:ascii="Calibri" w:hAnsi="Calibri" w:cs="Calibri"/>
                <w:sz w:val="22"/>
                <w:szCs w:val="22"/>
              </w:rPr>
              <w:t>25.3</w:t>
            </w:r>
            <w:r w:rsidRPr="00D410FD">
              <w:rPr>
                <w:sz w:val="22"/>
                <w:szCs w:val="22"/>
              </w:rPr>
              <w:t xml:space="preserve"> </w:t>
            </w:r>
            <w:proofErr w:type="spellStart"/>
            <w:r w:rsidRPr="00D410FD">
              <w:rPr>
                <w:rFonts w:ascii="Calibri" w:eastAsia="Calibri" w:hAnsi="Calibri" w:cs="Calibri"/>
                <w:bCs/>
                <w:sz w:val="22"/>
                <w:szCs w:val="22"/>
                <w:u w:val="single"/>
              </w:rPr>
              <w:t>Crosfields</w:t>
            </w:r>
            <w:proofErr w:type="spellEnd"/>
            <w:r w:rsidRPr="00D410FD">
              <w:rPr>
                <w:rFonts w:ascii="Calibri" w:eastAsia="Calibri" w:hAnsi="Calibri" w:cs="Calibri"/>
                <w:bCs/>
                <w:sz w:val="22"/>
                <w:szCs w:val="22"/>
                <w:u w:val="single"/>
              </w:rPr>
              <w:t xml:space="preserve"> School planning application: </w:t>
            </w:r>
            <w:r w:rsidRPr="00D410FD">
              <w:rPr>
                <w:rFonts w:ascii="Calibri" w:hAnsi="Calibri" w:cs="Calibri"/>
                <w:sz w:val="22"/>
                <w:szCs w:val="22"/>
                <w:u w:val="single"/>
              </w:rPr>
              <w:t xml:space="preserve">Clerk and Cllr. Lias to work together to formally notify WBC of SPC’s interest in the </w:t>
            </w:r>
            <w:proofErr w:type="spellStart"/>
            <w:r w:rsidRPr="00D410FD">
              <w:rPr>
                <w:rFonts w:ascii="Calibri" w:hAnsi="Calibri" w:cs="Calibri"/>
                <w:sz w:val="22"/>
                <w:szCs w:val="22"/>
                <w:u w:val="single"/>
              </w:rPr>
              <w:t>Crosfield</w:t>
            </w:r>
            <w:proofErr w:type="spellEnd"/>
            <w:r w:rsidRPr="00D410FD">
              <w:rPr>
                <w:rFonts w:ascii="Calibri" w:hAnsi="Calibri" w:cs="Calibri"/>
                <w:sz w:val="22"/>
                <w:szCs w:val="22"/>
                <w:u w:val="single"/>
              </w:rPr>
              <w:t xml:space="preserve"> School planning application to ensure that it was</w:t>
            </w:r>
            <w:r w:rsidR="00696E58" w:rsidRPr="00D410FD">
              <w:rPr>
                <w:rFonts w:ascii="Calibri" w:hAnsi="Calibri" w:cs="Calibri"/>
                <w:sz w:val="22"/>
                <w:szCs w:val="22"/>
                <w:u w:val="single"/>
              </w:rPr>
              <w:t xml:space="preserve">/is </w:t>
            </w:r>
            <w:r w:rsidRPr="00D410FD">
              <w:rPr>
                <w:rFonts w:ascii="Calibri" w:hAnsi="Calibri" w:cs="Calibri"/>
                <w:sz w:val="22"/>
                <w:szCs w:val="22"/>
                <w:u w:val="single"/>
              </w:rPr>
              <w:t xml:space="preserve">kept informed of any developments. </w:t>
            </w:r>
          </w:p>
          <w:p w14:paraId="247D2008" w14:textId="2A6B6CCB" w:rsidR="00CC6678" w:rsidRPr="00D410FD" w:rsidRDefault="00122CF4" w:rsidP="00122CF4">
            <w:pPr>
              <w:tabs>
                <w:tab w:val="left" w:pos="1222"/>
              </w:tabs>
              <w:rPr>
                <w:rFonts w:ascii="Calibri" w:eastAsia="Calibri" w:hAnsi="Calibri" w:cs="Calibri"/>
                <w:bCs/>
                <w:sz w:val="22"/>
                <w:szCs w:val="22"/>
              </w:rPr>
            </w:pPr>
            <w:r w:rsidRPr="00D410FD">
              <w:rPr>
                <w:rFonts w:ascii="Calibri" w:eastAsia="Calibri" w:hAnsi="Calibri" w:cs="Calibri"/>
                <w:bCs/>
                <w:sz w:val="22"/>
                <w:szCs w:val="22"/>
              </w:rPr>
              <w:t xml:space="preserve">The Clerk </w:t>
            </w:r>
            <w:r w:rsidR="006832AA" w:rsidRPr="00D410FD">
              <w:rPr>
                <w:rFonts w:ascii="Calibri" w:eastAsia="Calibri" w:hAnsi="Calibri" w:cs="Calibri"/>
                <w:bCs/>
                <w:sz w:val="22"/>
                <w:szCs w:val="22"/>
              </w:rPr>
              <w:t xml:space="preserve">confirmed that he had </w:t>
            </w:r>
            <w:r w:rsidR="0009029D" w:rsidRPr="00D410FD">
              <w:rPr>
                <w:rFonts w:ascii="Calibri" w:eastAsia="Calibri" w:hAnsi="Calibri" w:cs="Calibri"/>
                <w:bCs/>
                <w:sz w:val="22"/>
                <w:szCs w:val="22"/>
              </w:rPr>
              <w:t xml:space="preserve">contacted ET Planning </w:t>
            </w:r>
            <w:r w:rsidR="006832AA" w:rsidRPr="00D410FD">
              <w:rPr>
                <w:rFonts w:ascii="Calibri" w:eastAsia="Calibri" w:hAnsi="Calibri" w:cs="Calibri"/>
                <w:bCs/>
                <w:sz w:val="22"/>
                <w:szCs w:val="22"/>
              </w:rPr>
              <w:t xml:space="preserve">who had undertaken to provide a </w:t>
            </w:r>
            <w:r w:rsidR="0009029D" w:rsidRPr="00D410FD">
              <w:rPr>
                <w:rFonts w:ascii="Calibri" w:eastAsia="Calibri" w:hAnsi="Calibri" w:cs="Calibri"/>
                <w:bCs/>
                <w:sz w:val="22"/>
                <w:szCs w:val="22"/>
              </w:rPr>
              <w:t xml:space="preserve">response next week </w:t>
            </w:r>
            <w:r w:rsidR="00D410FD" w:rsidRPr="00D410FD">
              <w:rPr>
                <w:rFonts w:ascii="Calibri" w:eastAsia="Calibri" w:hAnsi="Calibri" w:cs="Calibri"/>
                <w:bCs/>
                <w:sz w:val="22"/>
                <w:szCs w:val="22"/>
              </w:rPr>
              <w:t>regarding whether any planning application breaches had occurred during</w:t>
            </w:r>
            <w:r w:rsidR="008723EC">
              <w:rPr>
                <w:rFonts w:ascii="Calibri" w:eastAsia="Calibri" w:hAnsi="Calibri" w:cs="Calibri"/>
                <w:bCs/>
                <w:sz w:val="22"/>
                <w:szCs w:val="22"/>
              </w:rPr>
              <w:t xml:space="preserve"> the</w:t>
            </w:r>
            <w:r w:rsidR="00D410FD" w:rsidRPr="00D410FD">
              <w:rPr>
                <w:rFonts w:ascii="Calibri" w:eastAsia="Calibri" w:hAnsi="Calibri" w:cs="Calibri"/>
                <w:bCs/>
                <w:sz w:val="22"/>
                <w:szCs w:val="22"/>
              </w:rPr>
              <w:t xml:space="preserve"> development so far.  </w:t>
            </w:r>
          </w:p>
          <w:p w14:paraId="6F4293CB" w14:textId="77777777" w:rsidR="00CC2B92" w:rsidRPr="00D410FD" w:rsidRDefault="00CC2B92" w:rsidP="00CC2B92">
            <w:pPr>
              <w:tabs>
                <w:tab w:val="left" w:pos="387"/>
              </w:tabs>
              <w:rPr>
                <w:rFonts w:ascii="Calibri" w:hAnsi="Calibri" w:cs="Calibri"/>
                <w:sz w:val="22"/>
                <w:szCs w:val="22"/>
              </w:rPr>
            </w:pPr>
          </w:p>
        </w:tc>
      </w:tr>
      <w:tr w:rsidR="00633065" w:rsidRPr="00745FC5" w14:paraId="477268F4" w14:textId="77777777" w:rsidTr="00DB41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tcBorders>
              <w:top w:val="nil"/>
              <w:left w:val="nil"/>
              <w:bottom w:val="nil"/>
              <w:right w:val="nil"/>
            </w:tcBorders>
            <w:shd w:val="clear" w:color="auto" w:fill="auto"/>
          </w:tcPr>
          <w:p w14:paraId="293F5D54" w14:textId="77777777" w:rsidR="00633065" w:rsidRPr="00D23A20" w:rsidRDefault="00633065" w:rsidP="00633065">
            <w:pPr>
              <w:pStyle w:val="Itemlevel1"/>
              <w:tabs>
                <w:tab w:val="clear" w:pos="1134"/>
                <w:tab w:val="left" w:pos="952"/>
                <w:tab w:val="left" w:pos="1428"/>
              </w:tabs>
              <w:spacing w:before="0"/>
              <w:rPr>
                <w:sz w:val="22"/>
                <w:szCs w:val="22"/>
              </w:rPr>
            </w:pPr>
          </w:p>
        </w:tc>
        <w:tc>
          <w:tcPr>
            <w:tcW w:w="8647" w:type="dxa"/>
            <w:tcBorders>
              <w:top w:val="nil"/>
              <w:left w:val="nil"/>
              <w:bottom w:val="nil"/>
              <w:right w:val="nil"/>
            </w:tcBorders>
            <w:shd w:val="clear" w:color="auto" w:fill="auto"/>
          </w:tcPr>
          <w:p w14:paraId="7EEC39CD" w14:textId="77777777" w:rsidR="00633065" w:rsidRPr="00D23A20" w:rsidRDefault="00633065" w:rsidP="00633065">
            <w:pPr>
              <w:pStyle w:val="Itemlevel1"/>
              <w:tabs>
                <w:tab w:val="clear" w:pos="1134"/>
                <w:tab w:val="left" w:pos="952"/>
                <w:tab w:val="left" w:pos="1428"/>
              </w:tabs>
              <w:spacing w:before="0"/>
              <w:rPr>
                <w:sz w:val="22"/>
                <w:szCs w:val="22"/>
              </w:rPr>
            </w:pPr>
            <w:r w:rsidRPr="00D23A20">
              <w:rPr>
                <w:b/>
                <w:bCs/>
                <w:sz w:val="22"/>
                <w:szCs w:val="22"/>
              </w:rPr>
              <w:t xml:space="preserve">General  </w:t>
            </w:r>
          </w:p>
        </w:tc>
      </w:tr>
      <w:tr w:rsidR="00633065" w:rsidRPr="00745FC5" w14:paraId="3244F2EE" w14:textId="77777777" w:rsidTr="00DB41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tcBorders>
              <w:top w:val="nil"/>
              <w:left w:val="nil"/>
              <w:bottom w:val="nil"/>
              <w:right w:val="nil"/>
            </w:tcBorders>
            <w:shd w:val="clear" w:color="auto" w:fill="auto"/>
          </w:tcPr>
          <w:p w14:paraId="0B313FAC" w14:textId="77777777" w:rsidR="00633065" w:rsidRPr="00D23A20" w:rsidRDefault="00633065" w:rsidP="00633065">
            <w:pPr>
              <w:pStyle w:val="Itemlevel1"/>
              <w:tabs>
                <w:tab w:val="clear" w:pos="1134"/>
                <w:tab w:val="left" w:pos="952"/>
                <w:tab w:val="left" w:pos="1428"/>
              </w:tabs>
              <w:spacing w:before="0"/>
              <w:rPr>
                <w:sz w:val="22"/>
                <w:szCs w:val="22"/>
              </w:rPr>
            </w:pPr>
          </w:p>
        </w:tc>
        <w:tc>
          <w:tcPr>
            <w:tcW w:w="8647" w:type="dxa"/>
            <w:tcBorders>
              <w:top w:val="nil"/>
              <w:left w:val="nil"/>
              <w:bottom w:val="nil"/>
              <w:right w:val="nil"/>
            </w:tcBorders>
            <w:shd w:val="clear" w:color="auto" w:fill="auto"/>
          </w:tcPr>
          <w:p w14:paraId="7B645397" w14:textId="77777777" w:rsidR="00633065" w:rsidRPr="00D23A20" w:rsidRDefault="00633065" w:rsidP="00633065">
            <w:pPr>
              <w:pStyle w:val="Itemlevel1"/>
              <w:tabs>
                <w:tab w:val="clear" w:pos="1134"/>
                <w:tab w:val="left" w:pos="952"/>
                <w:tab w:val="left" w:pos="1428"/>
              </w:tabs>
              <w:spacing w:before="0"/>
              <w:rPr>
                <w:sz w:val="22"/>
                <w:szCs w:val="22"/>
              </w:rPr>
            </w:pPr>
            <w:r w:rsidRPr="00D23A20">
              <w:rPr>
                <w:sz w:val="22"/>
                <w:szCs w:val="22"/>
              </w:rPr>
              <w:t xml:space="preserve">90.0 </w:t>
            </w:r>
            <w:r w:rsidRPr="00D23A20">
              <w:rPr>
                <w:sz w:val="22"/>
                <w:szCs w:val="22"/>
                <w:u w:val="single"/>
              </w:rPr>
              <w:t>Cllr James to produce text regarding our legal framework to place in our Standing Orders regarding our procedure for contracts and work orders.</w:t>
            </w:r>
          </w:p>
          <w:p w14:paraId="52E7CB34" w14:textId="76396E67" w:rsidR="00633065" w:rsidRPr="00D23A20" w:rsidRDefault="0009029D" w:rsidP="00633065">
            <w:pPr>
              <w:pStyle w:val="Itemlevel1"/>
              <w:tabs>
                <w:tab w:val="clear" w:pos="1134"/>
                <w:tab w:val="left" w:pos="952"/>
                <w:tab w:val="left" w:pos="1428"/>
              </w:tabs>
              <w:spacing w:before="0"/>
              <w:rPr>
                <w:sz w:val="22"/>
                <w:szCs w:val="22"/>
              </w:rPr>
            </w:pPr>
            <w:r>
              <w:rPr>
                <w:sz w:val="22"/>
                <w:szCs w:val="22"/>
              </w:rPr>
              <w:t xml:space="preserve">Cllr. James confirmed that this would be available for review by </w:t>
            </w:r>
            <w:r w:rsidR="00D410FD">
              <w:rPr>
                <w:sz w:val="22"/>
                <w:szCs w:val="22"/>
              </w:rPr>
              <w:t xml:space="preserve">the Finance </w:t>
            </w:r>
            <w:r>
              <w:rPr>
                <w:sz w:val="22"/>
                <w:szCs w:val="22"/>
              </w:rPr>
              <w:t>&amp;</w:t>
            </w:r>
            <w:r w:rsidR="008723EC">
              <w:rPr>
                <w:sz w:val="22"/>
                <w:szCs w:val="22"/>
              </w:rPr>
              <w:t xml:space="preserve"> </w:t>
            </w:r>
            <w:r>
              <w:rPr>
                <w:sz w:val="22"/>
                <w:szCs w:val="22"/>
              </w:rPr>
              <w:t>G</w:t>
            </w:r>
            <w:r w:rsidR="00D410FD">
              <w:rPr>
                <w:sz w:val="22"/>
                <w:szCs w:val="22"/>
              </w:rPr>
              <w:t xml:space="preserve">eneral </w:t>
            </w:r>
            <w:r>
              <w:rPr>
                <w:sz w:val="22"/>
                <w:szCs w:val="22"/>
              </w:rPr>
              <w:t>P</w:t>
            </w:r>
            <w:r w:rsidR="00D410FD">
              <w:rPr>
                <w:sz w:val="22"/>
                <w:szCs w:val="22"/>
              </w:rPr>
              <w:t>urposes committee</w:t>
            </w:r>
            <w:r>
              <w:rPr>
                <w:sz w:val="22"/>
                <w:szCs w:val="22"/>
              </w:rPr>
              <w:t xml:space="preserve"> in March 2021. </w:t>
            </w:r>
          </w:p>
          <w:p w14:paraId="216B73C4" w14:textId="77777777" w:rsidR="00633065" w:rsidRPr="00D23A20" w:rsidRDefault="00633065" w:rsidP="00633065">
            <w:pPr>
              <w:pStyle w:val="Itemlevel1"/>
              <w:tabs>
                <w:tab w:val="clear" w:pos="1134"/>
                <w:tab w:val="left" w:pos="952"/>
                <w:tab w:val="left" w:pos="1428"/>
              </w:tabs>
              <w:spacing w:before="0"/>
              <w:rPr>
                <w:sz w:val="22"/>
                <w:szCs w:val="22"/>
              </w:rPr>
            </w:pPr>
            <w:r w:rsidRPr="00D23A20">
              <w:rPr>
                <w:sz w:val="22"/>
                <w:szCs w:val="22"/>
              </w:rPr>
              <w:t xml:space="preserve">   </w:t>
            </w:r>
          </w:p>
        </w:tc>
      </w:tr>
      <w:tr w:rsidR="00EE64D2" w:rsidRPr="00745FC5" w14:paraId="1809BFA5" w14:textId="77777777" w:rsidTr="00DB41EC">
        <w:trPr>
          <w:trHeight w:val="616"/>
        </w:trPr>
        <w:tc>
          <w:tcPr>
            <w:tcW w:w="1242" w:type="dxa"/>
            <w:shd w:val="clear" w:color="auto" w:fill="auto"/>
          </w:tcPr>
          <w:p w14:paraId="4B209E5D" w14:textId="77777777" w:rsidR="00EE64D2" w:rsidRPr="00D23A20" w:rsidRDefault="00EE64D2" w:rsidP="00EE64D2">
            <w:pPr>
              <w:pStyle w:val="Itemlevel1"/>
              <w:tabs>
                <w:tab w:val="clear" w:pos="1134"/>
                <w:tab w:val="left" w:pos="952"/>
              </w:tabs>
              <w:spacing w:before="0"/>
              <w:rPr>
                <w:sz w:val="22"/>
                <w:szCs w:val="22"/>
              </w:rPr>
            </w:pPr>
          </w:p>
        </w:tc>
        <w:tc>
          <w:tcPr>
            <w:tcW w:w="8647" w:type="dxa"/>
            <w:shd w:val="clear" w:color="auto" w:fill="auto"/>
          </w:tcPr>
          <w:p w14:paraId="3D683DA3" w14:textId="77777777" w:rsidR="00EE64D2" w:rsidRPr="00D23A20" w:rsidRDefault="002967C7" w:rsidP="00EE64D2">
            <w:pPr>
              <w:pStyle w:val="Itemlevel1"/>
              <w:tabs>
                <w:tab w:val="clear" w:pos="1134"/>
                <w:tab w:val="left" w:pos="952"/>
                <w:tab w:val="left" w:pos="1428"/>
              </w:tabs>
              <w:spacing w:before="0"/>
              <w:rPr>
                <w:sz w:val="22"/>
                <w:szCs w:val="22"/>
                <w:u w:val="single"/>
              </w:rPr>
            </w:pPr>
            <w:r w:rsidRPr="00D23A20">
              <w:rPr>
                <w:sz w:val="22"/>
                <w:szCs w:val="22"/>
              </w:rPr>
              <w:t>95.3</w:t>
            </w:r>
            <w:r w:rsidRPr="00D23A20">
              <w:rPr>
                <w:sz w:val="22"/>
                <w:szCs w:val="22"/>
                <w:u w:val="single"/>
              </w:rPr>
              <w:t xml:space="preserve"> </w:t>
            </w:r>
            <w:r w:rsidR="00EE64D2" w:rsidRPr="00D23A20">
              <w:rPr>
                <w:sz w:val="22"/>
                <w:szCs w:val="22"/>
                <w:u w:val="single"/>
              </w:rPr>
              <w:t xml:space="preserve">Clerk to contact WBC to ascertain whether work was now complete on footpath 20 </w:t>
            </w:r>
          </w:p>
          <w:p w14:paraId="1DBA1294" w14:textId="6EA8FF4C" w:rsidR="00284CED" w:rsidRPr="00D23A20" w:rsidRDefault="003153AD" w:rsidP="00EE64D2">
            <w:pPr>
              <w:pStyle w:val="Itemlevel1"/>
              <w:tabs>
                <w:tab w:val="clear" w:pos="1134"/>
                <w:tab w:val="left" w:pos="952"/>
                <w:tab w:val="left" w:pos="1428"/>
              </w:tabs>
              <w:spacing w:before="0"/>
              <w:rPr>
                <w:sz w:val="22"/>
                <w:szCs w:val="22"/>
              </w:rPr>
            </w:pPr>
            <w:r w:rsidRPr="00D23A20">
              <w:rPr>
                <w:sz w:val="22"/>
                <w:szCs w:val="22"/>
              </w:rPr>
              <w:t xml:space="preserve">The Clerk </w:t>
            </w:r>
            <w:r w:rsidR="00284CED">
              <w:rPr>
                <w:sz w:val="22"/>
                <w:szCs w:val="22"/>
              </w:rPr>
              <w:t>confirmed that he had contacted Taylor Wimpey and Highways</w:t>
            </w:r>
            <w:r w:rsidR="008723EC">
              <w:rPr>
                <w:sz w:val="22"/>
                <w:szCs w:val="22"/>
              </w:rPr>
              <w:t>, WBC</w:t>
            </w:r>
            <w:r w:rsidR="00284CED">
              <w:rPr>
                <w:sz w:val="22"/>
                <w:szCs w:val="22"/>
              </w:rPr>
              <w:t xml:space="preserve">. A temporary closure </w:t>
            </w:r>
            <w:r w:rsidR="00D410FD">
              <w:rPr>
                <w:sz w:val="22"/>
                <w:szCs w:val="22"/>
              </w:rPr>
              <w:t xml:space="preserve">of the footpath </w:t>
            </w:r>
            <w:r w:rsidR="008723EC">
              <w:rPr>
                <w:sz w:val="22"/>
                <w:szCs w:val="22"/>
              </w:rPr>
              <w:t xml:space="preserve">for </w:t>
            </w:r>
            <w:r w:rsidR="00D410FD">
              <w:rPr>
                <w:sz w:val="22"/>
                <w:szCs w:val="22"/>
              </w:rPr>
              <w:t>four</w:t>
            </w:r>
            <w:r w:rsidR="00284CED">
              <w:rPr>
                <w:sz w:val="22"/>
                <w:szCs w:val="22"/>
              </w:rPr>
              <w:t xml:space="preserve"> weeks</w:t>
            </w:r>
            <w:r w:rsidR="006832AA">
              <w:rPr>
                <w:sz w:val="22"/>
                <w:szCs w:val="22"/>
              </w:rPr>
              <w:t xml:space="preserve"> had been </w:t>
            </w:r>
            <w:proofErr w:type="spellStart"/>
            <w:r w:rsidR="006832AA">
              <w:rPr>
                <w:sz w:val="22"/>
                <w:szCs w:val="22"/>
              </w:rPr>
              <w:t>authorised</w:t>
            </w:r>
            <w:proofErr w:type="spellEnd"/>
            <w:r w:rsidR="006832AA">
              <w:rPr>
                <w:sz w:val="22"/>
                <w:szCs w:val="22"/>
              </w:rPr>
              <w:t xml:space="preserve"> to enable irrigation</w:t>
            </w:r>
            <w:r w:rsidR="00284CED">
              <w:rPr>
                <w:sz w:val="22"/>
                <w:szCs w:val="22"/>
              </w:rPr>
              <w:t xml:space="preserve"> </w:t>
            </w:r>
            <w:r w:rsidR="00D410FD">
              <w:rPr>
                <w:sz w:val="22"/>
                <w:szCs w:val="22"/>
              </w:rPr>
              <w:t xml:space="preserve">and surface </w:t>
            </w:r>
            <w:r w:rsidR="00284CED">
              <w:rPr>
                <w:sz w:val="22"/>
                <w:szCs w:val="22"/>
              </w:rPr>
              <w:t>work</w:t>
            </w:r>
            <w:r w:rsidR="00D410FD">
              <w:rPr>
                <w:sz w:val="22"/>
                <w:szCs w:val="22"/>
              </w:rPr>
              <w:t xml:space="preserve"> </w:t>
            </w:r>
            <w:r w:rsidR="008510B1">
              <w:rPr>
                <w:sz w:val="22"/>
                <w:szCs w:val="22"/>
              </w:rPr>
              <w:t xml:space="preserve">to take place to improve the condition of the path. </w:t>
            </w:r>
            <w:r w:rsidR="00D410FD">
              <w:rPr>
                <w:sz w:val="22"/>
                <w:szCs w:val="22"/>
              </w:rPr>
              <w:t xml:space="preserve"> </w:t>
            </w:r>
            <w:r w:rsidR="00284CED">
              <w:rPr>
                <w:sz w:val="22"/>
                <w:szCs w:val="22"/>
              </w:rPr>
              <w:t xml:space="preserve"> </w:t>
            </w:r>
          </w:p>
          <w:p w14:paraId="2D9A6B0E" w14:textId="77777777" w:rsidR="0011156A" w:rsidRPr="00D23A20" w:rsidRDefault="0011156A" w:rsidP="00EE64D2">
            <w:pPr>
              <w:pStyle w:val="Itemlevel1"/>
              <w:tabs>
                <w:tab w:val="clear" w:pos="1134"/>
                <w:tab w:val="left" w:pos="952"/>
                <w:tab w:val="left" w:pos="1428"/>
              </w:tabs>
              <w:spacing w:before="0"/>
              <w:rPr>
                <w:rFonts w:cs="Calibri"/>
                <w:sz w:val="22"/>
                <w:szCs w:val="22"/>
              </w:rPr>
            </w:pPr>
          </w:p>
        </w:tc>
      </w:tr>
      <w:tr w:rsidR="00D23A20" w:rsidRPr="00745FC5" w14:paraId="60DF94D9" w14:textId="77777777" w:rsidTr="00DB41EC">
        <w:trPr>
          <w:trHeight w:val="616"/>
        </w:trPr>
        <w:tc>
          <w:tcPr>
            <w:tcW w:w="1242" w:type="dxa"/>
            <w:shd w:val="clear" w:color="auto" w:fill="auto"/>
          </w:tcPr>
          <w:p w14:paraId="730C3058" w14:textId="77777777" w:rsidR="00D23A20" w:rsidRPr="00D23A20" w:rsidRDefault="00D23A20" w:rsidP="00D23A20">
            <w:pPr>
              <w:pStyle w:val="Itemlevel1"/>
              <w:tabs>
                <w:tab w:val="clear" w:pos="1134"/>
                <w:tab w:val="left" w:pos="952"/>
              </w:tabs>
              <w:spacing w:before="0"/>
              <w:rPr>
                <w:sz w:val="22"/>
                <w:szCs w:val="22"/>
              </w:rPr>
            </w:pPr>
          </w:p>
        </w:tc>
        <w:tc>
          <w:tcPr>
            <w:tcW w:w="8647" w:type="dxa"/>
            <w:shd w:val="clear" w:color="auto" w:fill="auto"/>
          </w:tcPr>
          <w:p w14:paraId="35A78B91" w14:textId="77777777" w:rsidR="00D23A20" w:rsidRDefault="00D23A20" w:rsidP="00D23A20">
            <w:pPr>
              <w:pStyle w:val="Itemlevel1"/>
              <w:tabs>
                <w:tab w:val="clear" w:pos="1134"/>
                <w:tab w:val="left" w:pos="952"/>
                <w:tab w:val="left" w:pos="1428"/>
              </w:tabs>
              <w:spacing w:before="0"/>
              <w:rPr>
                <w:rFonts w:cs="Calibri"/>
                <w:sz w:val="22"/>
                <w:szCs w:val="22"/>
                <w:u w:val="single"/>
              </w:rPr>
            </w:pPr>
            <w:r w:rsidRPr="00D23A20">
              <w:rPr>
                <w:rFonts w:cs="Calibri"/>
                <w:sz w:val="22"/>
                <w:szCs w:val="22"/>
              </w:rPr>
              <w:t xml:space="preserve">106.1.1 </w:t>
            </w:r>
            <w:r w:rsidRPr="00D23A20">
              <w:rPr>
                <w:rFonts w:cs="Calibri"/>
                <w:sz w:val="22"/>
                <w:szCs w:val="22"/>
                <w:u w:val="single"/>
              </w:rPr>
              <w:t>Cllr Lias to get updated from Taylor Wimpey over disputed land at Halfway cottage</w:t>
            </w:r>
          </w:p>
          <w:p w14:paraId="77A20D38" w14:textId="77777777" w:rsidR="003256BB" w:rsidRDefault="003256BB" w:rsidP="00D23A20">
            <w:pPr>
              <w:pStyle w:val="Itemlevel1"/>
              <w:tabs>
                <w:tab w:val="clear" w:pos="1134"/>
                <w:tab w:val="left" w:pos="952"/>
                <w:tab w:val="left" w:pos="1428"/>
              </w:tabs>
              <w:spacing w:before="0"/>
              <w:rPr>
                <w:rFonts w:cs="Calibri"/>
                <w:bCs/>
                <w:sz w:val="22"/>
                <w:szCs w:val="22"/>
                <w:lang w:val="en-GB"/>
              </w:rPr>
            </w:pPr>
            <w:r w:rsidRPr="003256BB">
              <w:rPr>
                <w:rFonts w:cs="Calibri"/>
                <w:bCs/>
                <w:sz w:val="22"/>
                <w:szCs w:val="22"/>
                <w:lang w:val="en-GB"/>
              </w:rPr>
              <w:t xml:space="preserve">Cllr. Lias confirmed that </w:t>
            </w:r>
            <w:r>
              <w:rPr>
                <w:rFonts w:cs="Calibri"/>
                <w:bCs/>
                <w:sz w:val="22"/>
                <w:szCs w:val="22"/>
                <w:lang w:val="en-GB"/>
              </w:rPr>
              <w:t xml:space="preserve">this matter was ongoing. </w:t>
            </w:r>
          </w:p>
          <w:p w14:paraId="1EE20B7E" w14:textId="77777777" w:rsidR="003256BB" w:rsidRPr="003256BB" w:rsidRDefault="003256BB" w:rsidP="00D23A20">
            <w:pPr>
              <w:pStyle w:val="Itemlevel1"/>
              <w:tabs>
                <w:tab w:val="clear" w:pos="1134"/>
                <w:tab w:val="left" w:pos="952"/>
                <w:tab w:val="left" w:pos="1428"/>
              </w:tabs>
              <w:spacing w:before="0"/>
              <w:rPr>
                <w:rFonts w:cs="Calibri"/>
                <w:bCs/>
                <w:sz w:val="22"/>
                <w:szCs w:val="22"/>
                <w:lang w:val="en-GB"/>
              </w:rPr>
            </w:pPr>
          </w:p>
        </w:tc>
      </w:tr>
      <w:tr w:rsidR="00D23A20" w:rsidRPr="00745FC5" w14:paraId="008FAFAB" w14:textId="77777777" w:rsidTr="00DB41EC">
        <w:trPr>
          <w:trHeight w:val="616"/>
        </w:trPr>
        <w:tc>
          <w:tcPr>
            <w:tcW w:w="1242" w:type="dxa"/>
            <w:shd w:val="clear" w:color="auto" w:fill="auto"/>
          </w:tcPr>
          <w:p w14:paraId="2B4ED3F0" w14:textId="77777777" w:rsidR="00D23A20" w:rsidRPr="00D23A20" w:rsidRDefault="00D23A20" w:rsidP="00D23A20">
            <w:pPr>
              <w:pStyle w:val="Itemlevel1"/>
              <w:tabs>
                <w:tab w:val="clear" w:pos="1134"/>
                <w:tab w:val="left" w:pos="952"/>
              </w:tabs>
              <w:spacing w:before="0"/>
              <w:rPr>
                <w:sz w:val="22"/>
                <w:szCs w:val="22"/>
              </w:rPr>
            </w:pPr>
          </w:p>
        </w:tc>
        <w:tc>
          <w:tcPr>
            <w:tcW w:w="8647" w:type="dxa"/>
            <w:shd w:val="clear" w:color="auto" w:fill="auto"/>
          </w:tcPr>
          <w:p w14:paraId="0A255590" w14:textId="77777777" w:rsidR="00D23A20" w:rsidRDefault="00D23A20" w:rsidP="00D23A20">
            <w:pPr>
              <w:pStyle w:val="Itemlevel1"/>
              <w:tabs>
                <w:tab w:val="clear" w:pos="1134"/>
                <w:tab w:val="left" w:pos="952"/>
                <w:tab w:val="left" w:pos="1428"/>
              </w:tabs>
              <w:spacing w:before="0"/>
              <w:rPr>
                <w:rFonts w:cs="Calibri"/>
                <w:sz w:val="22"/>
                <w:szCs w:val="22"/>
              </w:rPr>
            </w:pPr>
            <w:r w:rsidRPr="00D23A20">
              <w:rPr>
                <w:rFonts w:cs="Calibri"/>
                <w:sz w:val="22"/>
                <w:szCs w:val="22"/>
              </w:rPr>
              <w:t xml:space="preserve">107.2 </w:t>
            </w:r>
            <w:r w:rsidRPr="00D23A20">
              <w:rPr>
                <w:rFonts w:cs="Calibri"/>
                <w:sz w:val="22"/>
                <w:szCs w:val="22"/>
                <w:u w:val="single"/>
              </w:rPr>
              <w:t>Clerk to respond to resident on TPO’s in Grazeley stating that it had been referred to Cllr Lias to investigate.</w:t>
            </w:r>
            <w:r w:rsidRPr="00D23A20">
              <w:rPr>
                <w:rFonts w:cs="Calibri"/>
                <w:sz w:val="22"/>
                <w:szCs w:val="22"/>
              </w:rPr>
              <w:t xml:space="preserve"> </w:t>
            </w:r>
          </w:p>
          <w:p w14:paraId="4208CCAF" w14:textId="7D7EA2FB" w:rsidR="00D23A20" w:rsidRDefault="00C50163" w:rsidP="00D23A20">
            <w:pPr>
              <w:pStyle w:val="Itemlevel1"/>
              <w:tabs>
                <w:tab w:val="clear" w:pos="1134"/>
                <w:tab w:val="left" w:pos="952"/>
                <w:tab w:val="left" w:pos="1428"/>
              </w:tabs>
              <w:spacing w:before="0"/>
              <w:rPr>
                <w:rFonts w:cs="Calibri"/>
                <w:bCs/>
                <w:sz w:val="22"/>
                <w:szCs w:val="22"/>
              </w:rPr>
            </w:pPr>
            <w:r>
              <w:rPr>
                <w:rFonts w:cs="Calibri"/>
                <w:bCs/>
                <w:sz w:val="22"/>
                <w:szCs w:val="22"/>
              </w:rPr>
              <w:t>Th</w:t>
            </w:r>
            <w:r w:rsidR="008510B1">
              <w:rPr>
                <w:rFonts w:cs="Calibri"/>
                <w:bCs/>
                <w:sz w:val="22"/>
                <w:szCs w:val="22"/>
              </w:rPr>
              <w:t xml:space="preserve">is matter was noted as complete. </w:t>
            </w:r>
          </w:p>
          <w:p w14:paraId="555031B4" w14:textId="556FEDF6" w:rsidR="00284CED" w:rsidRPr="00B36A50" w:rsidRDefault="00284CED" w:rsidP="00D23A20">
            <w:pPr>
              <w:pStyle w:val="Itemlevel1"/>
              <w:tabs>
                <w:tab w:val="clear" w:pos="1134"/>
                <w:tab w:val="left" w:pos="952"/>
                <w:tab w:val="left" w:pos="1428"/>
              </w:tabs>
              <w:spacing w:before="0"/>
              <w:rPr>
                <w:rFonts w:cs="Calibri"/>
                <w:bCs/>
                <w:sz w:val="22"/>
                <w:szCs w:val="22"/>
              </w:rPr>
            </w:pPr>
          </w:p>
        </w:tc>
      </w:tr>
      <w:tr w:rsidR="00B238DD" w:rsidRPr="00745FC5" w14:paraId="0036C755" w14:textId="77777777" w:rsidTr="00DB41EC">
        <w:trPr>
          <w:trHeight w:val="616"/>
        </w:trPr>
        <w:tc>
          <w:tcPr>
            <w:tcW w:w="1242" w:type="dxa"/>
            <w:shd w:val="clear" w:color="auto" w:fill="auto"/>
          </w:tcPr>
          <w:p w14:paraId="4B5123C9" w14:textId="011CA474" w:rsidR="00B238DD" w:rsidRPr="00745FC5" w:rsidRDefault="00B238DD" w:rsidP="00B238DD">
            <w:pPr>
              <w:pStyle w:val="Itemlevel1"/>
              <w:tabs>
                <w:tab w:val="clear" w:pos="1134"/>
                <w:tab w:val="left" w:pos="952"/>
              </w:tabs>
              <w:spacing w:before="0"/>
              <w:rPr>
                <w:sz w:val="22"/>
                <w:szCs w:val="22"/>
              </w:rPr>
            </w:pPr>
          </w:p>
        </w:tc>
        <w:tc>
          <w:tcPr>
            <w:tcW w:w="8647" w:type="dxa"/>
            <w:shd w:val="clear" w:color="auto" w:fill="auto"/>
          </w:tcPr>
          <w:p w14:paraId="023FA135" w14:textId="77777777" w:rsidR="00B238DD" w:rsidRPr="008510B1" w:rsidRDefault="00B238DD" w:rsidP="00B238DD">
            <w:pPr>
              <w:pStyle w:val="Itemlevel1"/>
              <w:tabs>
                <w:tab w:val="clear" w:pos="1134"/>
                <w:tab w:val="left" w:pos="952"/>
                <w:tab w:val="left" w:pos="1428"/>
              </w:tabs>
              <w:spacing w:before="0"/>
              <w:rPr>
                <w:rFonts w:cs="Calibri"/>
                <w:sz w:val="22"/>
                <w:szCs w:val="22"/>
                <w:u w:val="single"/>
                <w:lang w:val="en-GB"/>
              </w:rPr>
            </w:pPr>
            <w:r w:rsidRPr="008510B1">
              <w:rPr>
                <w:rFonts w:cs="Calibri"/>
                <w:sz w:val="22"/>
                <w:szCs w:val="22"/>
                <w:lang w:val="en-GB"/>
              </w:rPr>
              <w:t xml:space="preserve">6.1.2 </w:t>
            </w:r>
            <w:r w:rsidRPr="008510B1">
              <w:rPr>
                <w:rFonts w:cs="Calibri"/>
                <w:sz w:val="22"/>
                <w:szCs w:val="22"/>
                <w:u w:val="single"/>
                <w:lang w:val="en-GB"/>
              </w:rPr>
              <w:t>The Clerk undertook to seek information on whether the shop had obtained permission for additional activity so that the residents could be informed.</w:t>
            </w:r>
          </w:p>
          <w:p w14:paraId="0EBDF395" w14:textId="77777777" w:rsidR="006832AA" w:rsidRPr="008510B1" w:rsidRDefault="006832AA" w:rsidP="00B238DD">
            <w:pPr>
              <w:pStyle w:val="Itemlevel1"/>
              <w:tabs>
                <w:tab w:val="clear" w:pos="1134"/>
                <w:tab w:val="left" w:pos="952"/>
                <w:tab w:val="left" w:pos="1428"/>
              </w:tabs>
              <w:spacing w:before="0"/>
              <w:rPr>
                <w:bCs/>
                <w:sz w:val="22"/>
                <w:szCs w:val="22"/>
                <w:lang w:val="en-GB"/>
              </w:rPr>
            </w:pPr>
            <w:r w:rsidRPr="008510B1">
              <w:rPr>
                <w:bCs/>
                <w:sz w:val="22"/>
                <w:szCs w:val="22"/>
                <w:lang w:val="en-GB"/>
              </w:rPr>
              <w:t xml:space="preserve">The Clerk confirmed that this matter was ongoing. </w:t>
            </w:r>
          </w:p>
          <w:p w14:paraId="02D6A9A5" w14:textId="01D2CAE2" w:rsidR="00284CED" w:rsidRPr="008510B1" w:rsidRDefault="00284CED" w:rsidP="00B238DD">
            <w:pPr>
              <w:pStyle w:val="Itemlevel1"/>
              <w:tabs>
                <w:tab w:val="clear" w:pos="1134"/>
                <w:tab w:val="left" w:pos="952"/>
                <w:tab w:val="left" w:pos="1428"/>
              </w:tabs>
              <w:spacing w:before="0"/>
              <w:rPr>
                <w:b/>
                <w:sz w:val="22"/>
                <w:szCs w:val="22"/>
                <w:lang w:val="en-GB"/>
              </w:rPr>
            </w:pPr>
            <w:r w:rsidRPr="008510B1">
              <w:rPr>
                <w:b/>
                <w:sz w:val="22"/>
                <w:szCs w:val="22"/>
                <w:u w:val="single"/>
                <w:lang w:val="en-GB"/>
              </w:rPr>
              <w:t xml:space="preserve"> </w:t>
            </w:r>
          </w:p>
        </w:tc>
      </w:tr>
      <w:tr w:rsidR="00B238DD" w:rsidRPr="00745FC5" w14:paraId="45EE1A92" w14:textId="77777777" w:rsidTr="00DB41EC">
        <w:trPr>
          <w:trHeight w:val="616"/>
        </w:trPr>
        <w:tc>
          <w:tcPr>
            <w:tcW w:w="1242" w:type="dxa"/>
            <w:shd w:val="clear" w:color="auto" w:fill="auto"/>
          </w:tcPr>
          <w:p w14:paraId="059CA924" w14:textId="42DDB934" w:rsidR="00B238DD" w:rsidRPr="00745FC5" w:rsidRDefault="00B238DD" w:rsidP="00B238DD">
            <w:pPr>
              <w:pStyle w:val="Itemlevel1"/>
              <w:tabs>
                <w:tab w:val="clear" w:pos="1134"/>
                <w:tab w:val="left" w:pos="952"/>
              </w:tabs>
              <w:spacing w:before="0"/>
              <w:rPr>
                <w:sz w:val="22"/>
                <w:szCs w:val="22"/>
              </w:rPr>
            </w:pPr>
          </w:p>
        </w:tc>
        <w:tc>
          <w:tcPr>
            <w:tcW w:w="8647" w:type="dxa"/>
            <w:shd w:val="clear" w:color="auto" w:fill="auto"/>
          </w:tcPr>
          <w:p w14:paraId="54F5EF71" w14:textId="77777777" w:rsidR="00B238DD" w:rsidRPr="008510B1" w:rsidRDefault="00B238DD" w:rsidP="00B238DD">
            <w:pPr>
              <w:pStyle w:val="Itemlevel1"/>
              <w:tabs>
                <w:tab w:val="clear" w:pos="1134"/>
                <w:tab w:val="left" w:pos="952"/>
                <w:tab w:val="left" w:pos="1428"/>
              </w:tabs>
              <w:spacing w:before="0"/>
              <w:rPr>
                <w:sz w:val="22"/>
                <w:szCs w:val="22"/>
                <w:u w:val="single"/>
              </w:rPr>
            </w:pPr>
            <w:r w:rsidRPr="008510B1">
              <w:rPr>
                <w:sz w:val="22"/>
                <w:szCs w:val="22"/>
              </w:rPr>
              <w:t xml:space="preserve">7.3.1 </w:t>
            </w:r>
            <w:r w:rsidRPr="008510B1">
              <w:rPr>
                <w:sz w:val="22"/>
                <w:szCs w:val="22"/>
                <w:u w:val="single"/>
              </w:rPr>
              <w:t>Clerk to contact WBC to obtain legal position on link access at footpath 28 and Leyland Gardens</w:t>
            </w:r>
          </w:p>
          <w:p w14:paraId="7CA0BCA8" w14:textId="2EFC7838" w:rsidR="00284CED" w:rsidRPr="008510B1" w:rsidRDefault="008510B1" w:rsidP="00B238DD">
            <w:pPr>
              <w:pStyle w:val="Itemlevel1"/>
              <w:tabs>
                <w:tab w:val="clear" w:pos="1134"/>
                <w:tab w:val="left" w:pos="952"/>
                <w:tab w:val="left" w:pos="1428"/>
              </w:tabs>
              <w:spacing w:before="0"/>
              <w:rPr>
                <w:sz w:val="22"/>
                <w:szCs w:val="22"/>
              </w:rPr>
            </w:pPr>
            <w:r w:rsidRPr="008510B1">
              <w:rPr>
                <w:sz w:val="22"/>
                <w:szCs w:val="22"/>
              </w:rPr>
              <w:t>See agenda item 17.3.1</w:t>
            </w:r>
            <w:r>
              <w:rPr>
                <w:sz w:val="22"/>
                <w:szCs w:val="22"/>
              </w:rPr>
              <w:t>.</w:t>
            </w:r>
          </w:p>
          <w:p w14:paraId="66116F77" w14:textId="57DAB6B9" w:rsidR="006832AA" w:rsidRPr="008510B1" w:rsidRDefault="006832AA" w:rsidP="00B238DD">
            <w:pPr>
              <w:pStyle w:val="Itemlevel1"/>
              <w:tabs>
                <w:tab w:val="clear" w:pos="1134"/>
                <w:tab w:val="left" w:pos="952"/>
                <w:tab w:val="left" w:pos="1428"/>
              </w:tabs>
              <w:spacing w:before="0"/>
              <w:rPr>
                <w:b/>
                <w:sz w:val="22"/>
                <w:szCs w:val="22"/>
                <w:lang w:val="en-GB"/>
              </w:rPr>
            </w:pPr>
          </w:p>
        </w:tc>
      </w:tr>
      <w:tr w:rsidR="00B238DD" w:rsidRPr="00745FC5" w14:paraId="59F279D2" w14:textId="77777777" w:rsidTr="00DB41EC">
        <w:trPr>
          <w:trHeight w:val="616"/>
        </w:trPr>
        <w:tc>
          <w:tcPr>
            <w:tcW w:w="1242" w:type="dxa"/>
            <w:shd w:val="clear" w:color="auto" w:fill="auto"/>
          </w:tcPr>
          <w:p w14:paraId="400A98F5" w14:textId="4F16D4AB" w:rsidR="00B238DD" w:rsidRPr="00745FC5" w:rsidRDefault="00B238DD" w:rsidP="00B238DD">
            <w:pPr>
              <w:pStyle w:val="Itemlevel1"/>
              <w:tabs>
                <w:tab w:val="clear" w:pos="1134"/>
                <w:tab w:val="left" w:pos="952"/>
              </w:tabs>
              <w:spacing w:before="0"/>
              <w:rPr>
                <w:sz w:val="22"/>
                <w:szCs w:val="22"/>
              </w:rPr>
            </w:pPr>
          </w:p>
        </w:tc>
        <w:tc>
          <w:tcPr>
            <w:tcW w:w="8647" w:type="dxa"/>
            <w:shd w:val="clear" w:color="auto" w:fill="auto"/>
          </w:tcPr>
          <w:p w14:paraId="5214B6A0" w14:textId="77777777" w:rsidR="00B238DD" w:rsidRPr="008510B1" w:rsidRDefault="00B238DD" w:rsidP="00B238DD">
            <w:pPr>
              <w:pStyle w:val="Itemlevel1"/>
              <w:tabs>
                <w:tab w:val="clear" w:pos="1134"/>
                <w:tab w:val="left" w:pos="952"/>
                <w:tab w:val="left" w:pos="1428"/>
              </w:tabs>
              <w:spacing w:before="0"/>
              <w:rPr>
                <w:sz w:val="22"/>
                <w:szCs w:val="22"/>
              </w:rPr>
            </w:pPr>
            <w:r w:rsidRPr="008510B1">
              <w:rPr>
                <w:sz w:val="22"/>
                <w:szCs w:val="22"/>
              </w:rPr>
              <w:t xml:space="preserve">7.3.2 </w:t>
            </w:r>
            <w:r w:rsidRPr="008510B1">
              <w:rPr>
                <w:sz w:val="22"/>
                <w:szCs w:val="22"/>
                <w:u w:val="single"/>
              </w:rPr>
              <w:t xml:space="preserve">Clerk to contact </w:t>
            </w:r>
            <w:proofErr w:type="spellStart"/>
            <w:r w:rsidRPr="008510B1">
              <w:rPr>
                <w:sz w:val="22"/>
                <w:szCs w:val="22"/>
                <w:u w:val="single"/>
              </w:rPr>
              <w:t>UoR</w:t>
            </w:r>
            <w:proofErr w:type="spellEnd"/>
            <w:r w:rsidRPr="008510B1">
              <w:rPr>
                <w:sz w:val="22"/>
                <w:szCs w:val="22"/>
                <w:u w:val="single"/>
              </w:rPr>
              <w:t xml:space="preserve"> regarding the condition of footpath 17</w:t>
            </w:r>
            <w:r w:rsidRPr="008510B1">
              <w:rPr>
                <w:sz w:val="22"/>
                <w:szCs w:val="22"/>
              </w:rPr>
              <w:t xml:space="preserve"> </w:t>
            </w:r>
          </w:p>
          <w:p w14:paraId="45392714" w14:textId="72BEE80B" w:rsidR="00284CED" w:rsidRPr="008510B1" w:rsidRDefault="00284CED" w:rsidP="00B238DD">
            <w:pPr>
              <w:pStyle w:val="Itemlevel1"/>
              <w:tabs>
                <w:tab w:val="clear" w:pos="1134"/>
                <w:tab w:val="left" w:pos="952"/>
                <w:tab w:val="left" w:pos="1428"/>
              </w:tabs>
              <w:spacing w:before="0"/>
              <w:rPr>
                <w:bCs/>
                <w:sz w:val="22"/>
                <w:szCs w:val="22"/>
              </w:rPr>
            </w:pPr>
            <w:r w:rsidRPr="008510B1">
              <w:rPr>
                <w:bCs/>
                <w:sz w:val="22"/>
                <w:szCs w:val="22"/>
              </w:rPr>
              <w:t xml:space="preserve">The Clerk confirmed that Nigel Frankland would be assessing </w:t>
            </w:r>
            <w:r w:rsidR="008723EC">
              <w:rPr>
                <w:bCs/>
                <w:sz w:val="22"/>
                <w:szCs w:val="22"/>
              </w:rPr>
              <w:t xml:space="preserve">the condition of </w:t>
            </w:r>
            <w:r w:rsidRPr="008510B1">
              <w:rPr>
                <w:bCs/>
                <w:sz w:val="22"/>
                <w:szCs w:val="22"/>
              </w:rPr>
              <w:t xml:space="preserve">the footpath </w:t>
            </w:r>
            <w:r w:rsidR="006832AA" w:rsidRPr="008510B1">
              <w:rPr>
                <w:bCs/>
                <w:sz w:val="22"/>
                <w:szCs w:val="22"/>
              </w:rPr>
              <w:t xml:space="preserve">later this week. </w:t>
            </w:r>
          </w:p>
          <w:p w14:paraId="719AC7DE" w14:textId="28364671" w:rsidR="006832AA" w:rsidRPr="008510B1" w:rsidRDefault="006832AA" w:rsidP="00B238DD">
            <w:pPr>
              <w:pStyle w:val="Itemlevel1"/>
              <w:tabs>
                <w:tab w:val="clear" w:pos="1134"/>
                <w:tab w:val="left" w:pos="952"/>
                <w:tab w:val="left" w:pos="1428"/>
              </w:tabs>
              <w:spacing w:before="0"/>
              <w:rPr>
                <w:bCs/>
                <w:sz w:val="22"/>
                <w:szCs w:val="22"/>
                <w:lang w:val="en-GB"/>
              </w:rPr>
            </w:pPr>
          </w:p>
        </w:tc>
      </w:tr>
      <w:tr w:rsidR="00B238DD" w:rsidRPr="00745FC5" w14:paraId="4C5972EB" w14:textId="77777777" w:rsidTr="00DB41EC">
        <w:trPr>
          <w:trHeight w:val="616"/>
        </w:trPr>
        <w:tc>
          <w:tcPr>
            <w:tcW w:w="1242" w:type="dxa"/>
            <w:shd w:val="clear" w:color="auto" w:fill="auto"/>
          </w:tcPr>
          <w:p w14:paraId="3C822001" w14:textId="77777777" w:rsidR="00B238DD" w:rsidRPr="00745FC5" w:rsidRDefault="00B238DD" w:rsidP="00B238DD">
            <w:pPr>
              <w:pStyle w:val="Itemlevel1"/>
              <w:tabs>
                <w:tab w:val="clear" w:pos="1134"/>
                <w:tab w:val="left" w:pos="952"/>
              </w:tabs>
              <w:spacing w:before="0"/>
              <w:rPr>
                <w:sz w:val="22"/>
                <w:szCs w:val="22"/>
              </w:rPr>
            </w:pPr>
          </w:p>
        </w:tc>
        <w:tc>
          <w:tcPr>
            <w:tcW w:w="8647" w:type="dxa"/>
            <w:shd w:val="clear" w:color="auto" w:fill="auto"/>
          </w:tcPr>
          <w:p w14:paraId="6712A871" w14:textId="77777777" w:rsidR="00B238DD" w:rsidRDefault="00B238DD" w:rsidP="00B238DD">
            <w:pPr>
              <w:pStyle w:val="Itemlevel1"/>
              <w:tabs>
                <w:tab w:val="clear" w:pos="1134"/>
                <w:tab w:val="left" w:pos="952"/>
                <w:tab w:val="left" w:pos="1428"/>
              </w:tabs>
              <w:spacing w:before="0"/>
              <w:rPr>
                <w:b/>
                <w:sz w:val="22"/>
                <w:szCs w:val="22"/>
                <w:lang w:val="en-GB"/>
              </w:rPr>
            </w:pPr>
            <w:r>
              <w:rPr>
                <w:b/>
                <w:sz w:val="22"/>
                <w:szCs w:val="22"/>
                <w:lang w:val="en-GB"/>
              </w:rPr>
              <w:t>4.2</w:t>
            </w:r>
            <w:r w:rsidRPr="00745FC5">
              <w:rPr>
                <w:b/>
                <w:sz w:val="22"/>
                <w:szCs w:val="22"/>
                <w:lang w:val="en-GB"/>
              </w:rPr>
              <w:t xml:space="preserve"> Matters Arising </w:t>
            </w:r>
          </w:p>
          <w:p w14:paraId="51D4EE56" w14:textId="77777777" w:rsidR="00B238DD" w:rsidRDefault="00B238DD" w:rsidP="00B238DD">
            <w:pPr>
              <w:pStyle w:val="Itemlevel1"/>
              <w:tabs>
                <w:tab w:val="clear" w:pos="1134"/>
                <w:tab w:val="left" w:pos="952"/>
                <w:tab w:val="left" w:pos="1428"/>
              </w:tabs>
              <w:spacing w:before="0"/>
              <w:rPr>
                <w:bCs/>
                <w:sz w:val="22"/>
                <w:szCs w:val="22"/>
                <w:lang w:val="en-GB"/>
              </w:rPr>
            </w:pPr>
            <w:r>
              <w:rPr>
                <w:bCs/>
                <w:sz w:val="22"/>
                <w:szCs w:val="22"/>
                <w:lang w:val="en-GB"/>
              </w:rPr>
              <w:t xml:space="preserve">There were no matters arising. </w:t>
            </w:r>
          </w:p>
          <w:p w14:paraId="70C839AC" w14:textId="77777777" w:rsidR="00B238DD" w:rsidRPr="00745FC5" w:rsidRDefault="00B238DD" w:rsidP="00B238DD">
            <w:pPr>
              <w:pStyle w:val="Itemlevel1"/>
              <w:tabs>
                <w:tab w:val="clear" w:pos="1134"/>
                <w:tab w:val="left" w:pos="952"/>
                <w:tab w:val="left" w:pos="1428"/>
              </w:tabs>
              <w:spacing w:before="0"/>
              <w:rPr>
                <w:bCs/>
                <w:sz w:val="22"/>
                <w:szCs w:val="22"/>
                <w:lang w:val="en-GB"/>
              </w:rPr>
            </w:pPr>
          </w:p>
        </w:tc>
      </w:tr>
      <w:tr w:rsidR="00B238DD" w:rsidRPr="00745FC5" w14:paraId="494A5218" w14:textId="77777777" w:rsidTr="00DB41EC">
        <w:trPr>
          <w:trHeight w:val="319"/>
        </w:trPr>
        <w:tc>
          <w:tcPr>
            <w:tcW w:w="1242" w:type="dxa"/>
            <w:shd w:val="clear" w:color="auto" w:fill="auto"/>
          </w:tcPr>
          <w:p w14:paraId="1E9A8FE5" w14:textId="39E98E5F" w:rsidR="00B238DD" w:rsidRPr="00745FC5" w:rsidRDefault="00B238DD" w:rsidP="00B238DD">
            <w:pPr>
              <w:pStyle w:val="Itemlevel1"/>
              <w:tabs>
                <w:tab w:val="clear" w:pos="1134"/>
                <w:tab w:val="left" w:pos="952"/>
              </w:tabs>
              <w:spacing w:before="0"/>
              <w:rPr>
                <w:sz w:val="22"/>
                <w:szCs w:val="22"/>
              </w:rPr>
            </w:pPr>
            <w:r>
              <w:rPr>
                <w:sz w:val="22"/>
                <w:szCs w:val="22"/>
              </w:rPr>
              <w:t>21</w:t>
            </w:r>
            <w:r w:rsidRPr="00745FC5">
              <w:rPr>
                <w:sz w:val="22"/>
                <w:szCs w:val="22"/>
              </w:rPr>
              <w:t>/PC/</w:t>
            </w:r>
            <w:r>
              <w:rPr>
                <w:sz w:val="22"/>
                <w:szCs w:val="22"/>
              </w:rPr>
              <w:t>15</w:t>
            </w:r>
          </w:p>
        </w:tc>
        <w:tc>
          <w:tcPr>
            <w:tcW w:w="8647" w:type="dxa"/>
            <w:shd w:val="clear" w:color="auto" w:fill="auto"/>
          </w:tcPr>
          <w:p w14:paraId="2A8EF499" w14:textId="77777777" w:rsidR="00B238DD" w:rsidRPr="00745FC5" w:rsidRDefault="00B238DD" w:rsidP="00B238DD">
            <w:pPr>
              <w:pStyle w:val="Itemlevel1"/>
              <w:tabs>
                <w:tab w:val="clear" w:pos="1134"/>
                <w:tab w:val="left" w:pos="952"/>
                <w:tab w:val="left" w:pos="1428"/>
              </w:tabs>
              <w:spacing w:before="0"/>
              <w:rPr>
                <w:sz w:val="22"/>
                <w:szCs w:val="22"/>
                <w:lang w:val="en-GB"/>
              </w:rPr>
            </w:pPr>
            <w:r>
              <w:rPr>
                <w:b/>
                <w:sz w:val="22"/>
                <w:szCs w:val="22"/>
                <w:lang w:val="en-GB"/>
              </w:rPr>
              <w:t>5</w:t>
            </w:r>
            <w:r w:rsidRPr="00745FC5">
              <w:rPr>
                <w:b/>
                <w:sz w:val="22"/>
                <w:szCs w:val="22"/>
                <w:lang w:val="en-GB"/>
              </w:rPr>
              <w:t>.1 Schedule of Deposited Plans</w:t>
            </w:r>
            <w:r w:rsidRPr="00745FC5">
              <w:rPr>
                <w:sz w:val="22"/>
                <w:szCs w:val="22"/>
                <w:lang w:val="en-GB"/>
              </w:rPr>
              <w:t xml:space="preserve"> </w:t>
            </w:r>
          </w:p>
        </w:tc>
      </w:tr>
      <w:tr w:rsidR="008510B1" w:rsidRPr="00745FC5" w14:paraId="44AEB117" w14:textId="77777777" w:rsidTr="00DB41EC">
        <w:trPr>
          <w:trHeight w:val="319"/>
        </w:trPr>
        <w:tc>
          <w:tcPr>
            <w:tcW w:w="1242" w:type="dxa"/>
            <w:shd w:val="clear" w:color="auto" w:fill="auto"/>
          </w:tcPr>
          <w:p w14:paraId="4E2237BF" w14:textId="77777777" w:rsidR="008510B1" w:rsidRDefault="008510B1" w:rsidP="00B238DD">
            <w:pPr>
              <w:pStyle w:val="Itemlevel1"/>
              <w:tabs>
                <w:tab w:val="clear" w:pos="1134"/>
                <w:tab w:val="left" w:pos="952"/>
              </w:tabs>
              <w:spacing w:before="0"/>
              <w:rPr>
                <w:sz w:val="22"/>
                <w:szCs w:val="22"/>
              </w:rPr>
            </w:pPr>
          </w:p>
        </w:tc>
        <w:tc>
          <w:tcPr>
            <w:tcW w:w="8647" w:type="dxa"/>
            <w:shd w:val="clear" w:color="auto" w:fill="auto"/>
          </w:tcPr>
          <w:p w14:paraId="78463E2E" w14:textId="4F91BD03" w:rsidR="008510B1" w:rsidRPr="007001E1" w:rsidRDefault="008510B1" w:rsidP="008510B1">
            <w:pPr>
              <w:rPr>
                <w:rFonts w:ascii="Calibri" w:hAnsi="Calibri" w:cs="Calibri"/>
                <w:bCs/>
                <w:sz w:val="22"/>
                <w:szCs w:val="22"/>
                <w:lang w:val="en-GB"/>
              </w:rPr>
            </w:pPr>
            <w:r>
              <w:rPr>
                <w:rFonts w:ascii="Calibri" w:hAnsi="Calibri" w:cs="Calibri"/>
                <w:bCs/>
                <w:sz w:val="22"/>
                <w:szCs w:val="22"/>
                <w:lang w:val="en-GB"/>
              </w:rPr>
              <w:t xml:space="preserve">5.1.1 </w:t>
            </w:r>
            <w:r w:rsidRPr="007001E1">
              <w:rPr>
                <w:rFonts w:ascii="Calibri" w:hAnsi="Calibri" w:cs="Calibri"/>
                <w:bCs/>
                <w:sz w:val="22"/>
                <w:szCs w:val="22"/>
                <w:lang w:val="en-GB"/>
              </w:rPr>
              <w:t xml:space="preserve">It was requested that SPC comment on the Shinfield Studios </w:t>
            </w:r>
            <w:r>
              <w:rPr>
                <w:rFonts w:ascii="Calibri" w:hAnsi="Calibri" w:cs="Calibri"/>
                <w:bCs/>
                <w:sz w:val="22"/>
                <w:szCs w:val="22"/>
                <w:lang w:val="en-GB"/>
              </w:rPr>
              <w:t xml:space="preserve">planning application to endorse the </w:t>
            </w:r>
            <w:r w:rsidRPr="007001E1">
              <w:rPr>
                <w:rFonts w:ascii="Calibri" w:hAnsi="Calibri" w:cs="Calibri"/>
                <w:bCs/>
                <w:sz w:val="22"/>
                <w:szCs w:val="22"/>
                <w:lang w:val="en-GB"/>
              </w:rPr>
              <w:t xml:space="preserve">development and creation of 500 jobs in the area. </w:t>
            </w:r>
          </w:p>
          <w:p w14:paraId="11C16E3C" w14:textId="77777777" w:rsidR="008510B1" w:rsidRDefault="008510B1" w:rsidP="00B238DD">
            <w:pPr>
              <w:pStyle w:val="Itemlevel1"/>
              <w:tabs>
                <w:tab w:val="clear" w:pos="1134"/>
                <w:tab w:val="left" w:pos="952"/>
                <w:tab w:val="left" w:pos="1428"/>
              </w:tabs>
              <w:spacing w:before="0"/>
              <w:rPr>
                <w:b/>
                <w:sz w:val="22"/>
                <w:szCs w:val="22"/>
                <w:lang w:val="en-GB"/>
              </w:rPr>
            </w:pPr>
          </w:p>
        </w:tc>
      </w:tr>
    </w:tbl>
    <w:p w14:paraId="433C4B9E" w14:textId="19EC54F8" w:rsidR="00037F16" w:rsidRDefault="00037F16" w:rsidP="00132C96">
      <w:pPr>
        <w:rPr>
          <w:rFonts w:ascii="Calibri" w:hAnsi="Calibri" w:cs="Calibri"/>
          <w:bCs/>
          <w:sz w:val="22"/>
          <w:szCs w:val="22"/>
          <w:u w:val="single"/>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42"/>
        <w:gridCol w:w="8258"/>
      </w:tblGrid>
      <w:tr w:rsidR="008510B1" w14:paraId="21330FAD" w14:textId="77777777" w:rsidTr="00DB41EC">
        <w:tc>
          <w:tcPr>
            <w:tcW w:w="1242" w:type="dxa"/>
          </w:tcPr>
          <w:p w14:paraId="403D32D9" w14:textId="14A17EBA" w:rsidR="008510B1" w:rsidRPr="008510B1" w:rsidRDefault="008510B1" w:rsidP="00132C96">
            <w:pPr>
              <w:rPr>
                <w:rFonts w:ascii="Calibri" w:hAnsi="Calibri" w:cs="Calibri"/>
                <w:bCs/>
                <w:sz w:val="22"/>
                <w:szCs w:val="22"/>
                <w:lang w:val="en-GB"/>
              </w:rPr>
            </w:pPr>
            <w:r w:rsidRPr="008510B1">
              <w:rPr>
                <w:rFonts w:ascii="Calibri" w:hAnsi="Calibri" w:cs="Calibri"/>
                <w:bCs/>
                <w:sz w:val="22"/>
                <w:szCs w:val="22"/>
                <w:lang w:val="en-GB"/>
              </w:rPr>
              <w:t>210227</w:t>
            </w:r>
          </w:p>
        </w:tc>
        <w:tc>
          <w:tcPr>
            <w:tcW w:w="8258" w:type="dxa"/>
          </w:tcPr>
          <w:p w14:paraId="06D47FAF" w14:textId="5CDCACE0" w:rsidR="008510B1" w:rsidRPr="001761C6" w:rsidRDefault="008510B1" w:rsidP="001761C6">
            <w:pPr>
              <w:tabs>
                <w:tab w:val="left" w:pos="1944"/>
              </w:tabs>
              <w:rPr>
                <w:rFonts w:asciiTheme="minorHAnsi" w:hAnsiTheme="minorHAnsi" w:cstheme="minorHAnsi"/>
                <w:bCs/>
                <w:sz w:val="22"/>
                <w:szCs w:val="22"/>
                <w:lang w:val="en-GB"/>
              </w:rPr>
            </w:pPr>
            <w:r w:rsidRPr="001761C6">
              <w:rPr>
                <w:rFonts w:asciiTheme="minorHAnsi" w:hAnsiTheme="minorHAnsi" w:cstheme="minorHAnsi"/>
                <w:bCs/>
                <w:sz w:val="22"/>
                <w:szCs w:val="22"/>
                <w:lang w:val="en-GB"/>
              </w:rPr>
              <w:t xml:space="preserve">Site Address: </w:t>
            </w:r>
            <w:r w:rsidR="001761C6" w:rsidRPr="001761C6">
              <w:rPr>
                <w:rFonts w:asciiTheme="minorHAnsi" w:hAnsiTheme="minorHAnsi" w:cstheme="minorHAnsi"/>
                <w:sz w:val="22"/>
                <w:szCs w:val="22"/>
              </w:rPr>
              <w:t xml:space="preserve">289 Hyde End Road </w:t>
            </w:r>
            <w:proofErr w:type="spellStart"/>
            <w:r w:rsidR="001761C6" w:rsidRPr="001761C6">
              <w:rPr>
                <w:rFonts w:asciiTheme="minorHAnsi" w:hAnsiTheme="minorHAnsi" w:cstheme="minorHAnsi"/>
                <w:sz w:val="22"/>
                <w:szCs w:val="22"/>
              </w:rPr>
              <w:t>Spencers</w:t>
            </w:r>
            <w:proofErr w:type="spellEnd"/>
            <w:r w:rsidR="001761C6" w:rsidRPr="001761C6">
              <w:rPr>
                <w:rFonts w:asciiTheme="minorHAnsi" w:hAnsiTheme="minorHAnsi" w:cstheme="minorHAnsi"/>
                <w:sz w:val="22"/>
                <w:szCs w:val="22"/>
              </w:rPr>
              <w:t xml:space="preserve"> Wood Wokingham RG7 1DB</w:t>
            </w:r>
          </w:p>
        </w:tc>
      </w:tr>
      <w:tr w:rsidR="008510B1" w14:paraId="26F022D8" w14:textId="77777777" w:rsidTr="00DB41EC">
        <w:tc>
          <w:tcPr>
            <w:tcW w:w="1242" w:type="dxa"/>
          </w:tcPr>
          <w:p w14:paraId="3EED350B" w14:textId="77777777" w:rsidR="008510B1" w:rsidRDefault="008510B1" w:rsidP="00132C96">
            <w:pPr>
              <w:rPr>
                <w:rFonts w:ascii="Calibri" w:hAnsi="Calibri" w:cs="Calibri"/>
                <w:bCs/>
                <w:sz w:val="22"/>
                <w:szCs w:val="22"/>
                <w:u w:val="single"/>
                <w:lang w:val="en-GB"/>
              </w:rPr>
            </w:pPr>
          </w:p>
        </w:tc>
        <w:tc>
          <w:tcPr>
            <w:tcW w:w="8258" w:type="dxa"/>
          </w:tcPr>
          <w:p w14:paraId="2D18AEA1" w14:textId="3EDD2C15" w:rsidR="001761C6" w:rsidRPr="001761C6" w:rsidRDefault="001761C6" w:rsidP="00132C96">
            <w:pPr>
              <w:rPr>
                <w:rFonts w:asciiTheme="minorHAnsi" w:hAnsiTheme="minorHAnsi" w:cstheme="minorHAnsi"/>
                <w:sz w:val="22"/>
                <w:szCs w:val="22"/>
              </w:rPr>
            </w:pPr>
            <w:r w:rsidRPr="001761C6">
              <w:rPr>
                <w:rFonts w:ascii="Calibri" w:hAnsi="Calibri" w:cs="Calibri"/>
                <w:bCs/>
                <w:sz w:val="22"/>
                <w:szCs w:val="22"/>
                <w:lang w:val="en-GB"/>
              </w:rPr>
              <w:t>Description:</w:t>
            </w:r>
            <w:r>
              <w:rPr>
                <w:rFonts w:ascii="Calibri" w:hAnsi="Calibri" w:cs="Calibri"/>
                <w:bCs/>
                <w:sz w:val="22"/>
                <w:szCs w:val="22"/>
                <w:lang w:val="en-GB"/>
              </w:rPr>
              <w:t xml:space="preserve"> </w:t>
            </w:r>
            <w:r w:rsidRPr="001761C6">
              <w:rPr>
                <w:rFonts w:asciiTheme="minorHAnsi" w:hAnsiTheme="minorHAnsi" w:cstheme="minorHAnsi"/>
                <w:sz w:val="22"/>
                <w:szCs w:val="22"/>
              </w:rPr>
              <w:t>Householder application for the proposed erection of a detached double garage to the rear.</w:t>
            </w:r>
          </w:p>
        </w:tc>
      </w:tr>
      <w:tr w:rsidR="008510B1" w14:paraId="323368BE" w14:textId="77777777" w:rsidTr="00DB41EC">
        <w:tc>
          <w:tcPr>
            <w:tcW w:w="1242" w:type="dxa"/>
          </w:tcPr>
          <w:p w14:paraId="65756F77" w14:textId="7D32C9F0" w:rsidR="008510B1" w:rsidRPr="001761C6" w:rsidRDefault="001761C6" w:rsidP="00132C96">
            <w:pPr>
              <w:rPr>
                <w:rFonts w:ascii="Calibri" w:hAnsi="Calibri" w:cs="Calibri"/>
                <w:bCs/>
                <w:sz w:val="22"/>
                <w:szCs w:val="22"/>
                <w:lang w:val="en-GB"/>
              </w:rPr>
            </w:pPr>
            <w:r w:rsidRPr="001761C6">
              <w:rPr>
                <w:rFonts w:ascii="Calibri" w:hAnsi="Calibri" w:cs="Calibri"/>
                <w:bCs/>
                <w:sz w:val="22"/>
                <w:szCs w:val="22"/>
                <w:lang w:val="en-GB"/>
              </w:rPr>
              <w:t xml:space="preserve">Shortcut to Proposal </w:t>
            </w:r>
          </w:p>
        </w:tc>
        <w:tc>
          <w:tcPr>
            <w:tcW w:w="8258" w:type="dxa"/>
          </w:tcPr>
          <w:p w14:paraId="0748884B" w14:textId="3B441B3B" w:rsidR="008510B1" w:rsidRDefault="00D90EB8" w:rsidP="00132C96">
            <w:pPr>
              <w:rPr>
                <w:rFonts w:ascii="Calibri" w:hAnsi="Calibri" w:cs="Calibri"/>
                <w:bCs/>
                <w:sz w:val="22"/>
                <w:szCs w:val="22"/>
                <w:lang w:val="en-GB"/>
              </w:rPr>
            </w:pPr>
            <w:hyperlink r:id="rId11" w:history="1">
              <w:r w:rsidR="001761C6" w:rsidRPr="00A13BDD">
                <w:rPr>
                  <w:rStyle w:val="Hyperlink"/>
                  <w:rFonts w:ascii="Calibri" w:hAnsi="Calibri" w:cs="Calibri"/>
                  <w:bCs/>
                  <w:sz w:val="22"/>
                  <w:szCs w:val="22"/>
                  <w:lang w:val="en-GB"/>
                </w:rPr>
                <w:t>https://planning.wokingham.gov.uk/FastWebPL/search.asp?AltRef=210227&amp;ApplicationNumber=210227&amp;AddressPrefix=&amp;Postcode=&amp;KeywordSearch=&amp;Submit=Search</w:t>
              </w:r>
            </w:hyperlink>
          </w:p>
          <w:p w14:paraId="65420E81" w14:textId="5F8EE087" w:rsidR="001761C6" w:rsidRPr="001761C6" w:rsidRDefault="001761C6" w:rsidP="00132C96">
            <w:pPr>
              <w:rPr>
                <w:rFonts w:ascii="Calibri" w:hAnsi="Calibri" w:cs="Calibri"/>
                <w:bCs/>
                <w:sz w:val="22"/>
                <w:szCs w:val="22"/>
                <w:lang w:val="en-GB"/>
              </w:rPr>
            </w:pPr>
          </w:p>
        </w:tc>
      </w:tr>
      <w:tr w:rsidR="008510B1" w14:paraId="0D342430" w14:textId="77777777" w:rsidTr="00DB41EC">
        <w:tc>
          <w:tcPr>
            <w:tcW w:w="1242" w:type="dxa"/>
          </w:tcPr>
          <w:p w14:paraId="0769E475" w14:textId="1C0B63A4" w:rsidR="008510B1" w:rsidRPr="001761C6" w:rsidRDefault="001761C6" w:rsidP="00132C96">
            <w:pPr>
              <w:rPr>
                <w:rFonts w:ascii="Calibri" w:hAnsi="Calibri" w:cs="Calibri"/>
                <w:bCs/>
                <w:sz w:val="22"/>
                <w:szCs w:val="22"/>
                <w:lang w:val="en-GB"/>
              </w:rPr>
            </w:pPr>
            <w:r>
              <w:rPr>
                <w:rFonts w:ascii="Calibri" w:hAnsi="Calibri" w:cs="Calibri"/>
                <w:bCs/>
                <w:sz w:val="22"/>
                <w:szCs w:val="22"/>
                <w:lang w:val="en-GB"/>
              </w:rPr>
              <w:lastRenderedPageBreak/>
              <w:t xml:space="preserve">Our </w:t>
            </w:r>
            <w:r w:rsidRPr="001761C6">
              <w:rPr>
                <w:rFonts w:ascii="Calibri" w:hAnsi="Calibri" w:cs="Calibri"/>
                <w:bCs/>
                <w:sz w:val="22"/>
                <w:szCs w:val="22"/>
                <w:lang w:val="en-GB"/>
              </w:rPr>
              <w:t>Comments</w:t>
            </w:r>
          </w:p>
        </w:tc>
        <w:tc>
          <w:tcPr>
            <w:tcW w:w="8258" w:type="dxa"/>
          </w:tcPr>
          <w:p w14:paraId="046E0EA3" w14:textId="700D0110" w:rsidR="008510B1" w:rsidRPr="001761C6" w:rsidRDefault="001761C6" w:rsidP="00132C96">
            <w:pPr>
              <w:rPr>
                <w:rFonts w:ascii="Calibri" w:hAnsi="Calibri" w:cs="Calibri"/>
                <w:bCs/>
                <w:sz w:val="22"/>
                <w:szCs w:val="22"/>
                <w:lang w:val="en-GB"/>
              </w:rPr>
            </w:pPr>
            <w:r w:rsidRPr="001761C6">
              <w:rPr>
                <w:rFonts w:ascii="Calibri" w:hAnsi="Calibri" w:cs="Calibri"/>
                <w:bCs/>
                <w:sz w:val="22"/>
                <w:szCs w:val="22"/>
                <w:lang w:val="en-GB"/>
              </w:rPr>
              <w:t xml:space="preserve">No Comment </w:t>
            </w:r>
          </w:p>
        </w:tc>
      </w:tr>
      <w:tr w:rsidR="008510B1" w14:paraId="318004FA" w14:textId="77777777" w:rsidTr="00DB41EC">
        <w:tc>
          <w:tcPr>
            <w:tcW w:w="1242" w:type="dxa"/>
          </w:tcPr>
          <w:p w14:paraId="142E32FA" w14:textId="39C4BF5B" w:rsidR="008510B1" w:rsidRPr="001761C6" w:rsidRDefault="001761C6" w:rsidP="00132C96">
            <w:pPr>
              <w:rPr>
                <w:rFonts w:asciiTheme="minorHAnsi" w:hAnsiTheme="minorHAnsi" w:cstheme="minorHAnsi"/>
                <w:bCs/>
                <w:sz w:val="22"/>
                <w:szCs w:val="22"/>
                <w:lang w:val="en-GB"/>
              </w:rPr>
            </w:pPr>
            <w:r w:rsidRPr="001761C6">
              <w:rPr>
                <w:rFonts w:asciiTheme="minorHAnsi" w:hAnsiTheme="minorHAnsi" w:cstheme="minorHAnsi"/>
                <w:bCs/>
                <w:sz w:val="22"/>
                <w:szCs w:val="22"/>
                <w:lang w:val="en-GB"/>
              </w:rPr>
              <w:t>210204</w:t>
            </w:r>
          </w:p>
        </w:tc>
        <w:tc>
          <w:tcPr>
            <w:tcW w:w="8258" w:type="dxa"/>
          </w:tcPr>
          <w:p w14:paraId="4B66600F" w14:textId="1408C26F" w:rsidR="008510B1" w:rsidRPr="001761C6" w:rsidRDefault="001761C6" w:rsidP="00132C96">
            <w:pPr>
              <w:rPr>
                <w:rFonts w:asciiTheme="minorHAnsi" w:hAnsiTheme="minorHAnsi" w:cstheme="minorHAnsi"/>
                <w:bCs/>
                <w:sz w:val="22"/>
                <w:szCs w:val="22"/>
                <w:lang w:val="en-GB"/>
              </w:rPr>
            </w:pPr>
            <w:r w:rsidRPr="001761C6">
              <w:rPr>
                <w:rFonts w:asciiTheme="minorHAnsi" w:hAnsiTheme="minorHAnsi" w:cstheme="minorHAnsi"/>
                <w:sz w:val="22"/>
                <w:szCs w:val="22"/>
              </w:rPr>
              <w:t xml:space="preserve">Site Address: 32 </w:t>
            </w:r>
            <w:proofErr w:type="spellStart"/>
            <w:r w:rsidRPr="001761C6">
              <w:rPr>
                <w:rFonts w:asciiTheme="minorHAnsi" w:hAnsiTheme="minorHAnsi" w:cstheme="minorHAnsi"/>
                <w:sz w:val="22"/>
                <w:szCs w:val="22"/>
              </w:rPr>
              <w:t>Westlands</w:t>
            </w:r>
            <w:proofErr w:type="spellEnd"/>
            <w:r w:rsidRPr="001761C6">
              <w:rPr>
                <w:rFonts w:asciiTheme="minorHAnsi" w:hAnsiTheme="minorHAnsi" w:cstheme="minorHAnsi"/>
                <w:sz w:val="22"/>
                <w:szCs w:val="22"/>
              </w:rPr>
              <w:t xml:space="preserve"> Avenue Shinfield Wokingham RG2 8EN</w:t>
            </w:r>
          </w:p>
        </w:tc>
      </w:tr>
      <w:tr w:rsidR="008510B1" w14:paraId="0484DBEC" w14:textId="77777777" w:rsidTr="00DB41EC">
        <w:tc>
          <w:tcPr>
            <w:tcW w:w="1242" w:type="dxa"/>
          </w:tcPr>
          <w:p w14:paraId="3AEDC9AD" w14:textId="77777777" w:rsidR="008510B1" w:rsidRPr="001761C6" w:rsidRDefault="008510B1" w:rsidP="00132C96">
            <w:pPr>
              <w:rPr>
                <w:rFonts w:asciiTheme="minorHAnsi" w:hAnsiTheme="minorHAnsi" w:cstheme="minorHAnsi"/>
                <w:bCs/>
                <w:sz w:val="22"/>
                <w:szCs w:val="22"/>
                <w:lang w:val="en-GB"/>
              </w:rPr>
            </w:pPr>
          </w:p>
        </w:tc>
        <w:tc>
          <w:tcPr>
            <w:tcW w:w="8258" w:type="dxa"/>
          </w:tcPr>
          <w:p w14:paraId="4F5ED7AD" w14:textId="38F07CFB" w:rsidR="008510B1" w:rsidRPr="0058504F" w:rsidRDefault="001761C6" w:rsidP="00132C96">
            <w:pPr>
              <w:rPr>
                <w:rFonts w:asciiTheme="minorHAnsi" w:hAnsiTheme="minorHAnsi" w:cstheme="minorHAnsi"/>
                <w:sz w:val="22"/>
                <w:szCs w:val="22"/>
              </w:rPr>
            </w:pPr>
            <w:r w:rsidRPr="001761C6">
              <w:rPr>
                <w:rFonts w:asciiTheme="minorHAnsi" w:hAnsiTheme="minorHAnsi" w:cstheme="minorHAnsi"/>
                <w:bCs/>
                <w:sz w:val="22"/>
                <w:szCs w:val="22"/>
                <w:lang w:val="en-GB"/>
              </w:rPr>
              <w:t xml:space="preserve">Description: </w:t>
            </w:r>
            <w:r w:rsidRPr="001761C6">
              <w:rPr>
                <w:rFonts w:asciiTheme="minorHAnsi" w:hAnsiTheme="minorHAnsi" w:cstheme="minorHAnsi"/>
                <w:sz w:val="22"/>
                <w:szCs w:val="22"/>
              </w:rPr>
              <w:t xml:space="preserve">Householder application for proposed erection of a single </w:t>
            </w:r>
            <w:proofErr w:type="spellStart"/>
            <w:r w:rsidRPr="001761C6">
              <w:rPr>
                <w:rFonts w:asciiTheme="minorHAnsi" w:hAnsiTheme="minorHAnsi" w:cstheme="minorHAnsi"/>
                <w:sz w:val="22"/>
                <w:szCs w:val="22"/>
              </w:rPr>
              <w:t>storey</w:t>
            </w:r>
            <w:proofErr w:type="spellEnd"/>
            <w:r w:rsidRPr="001761C6">
              <w:rPr>
                <w:rFonts w:asciiTheme="minorHAnsi" w:hAnsiTheme="minorHAnsi" w:cstheme="minorHAnsi"/>
                <w:sz w:val="22"/>
                <w:szCs w:val="22"/>
              </w:rPr>
              <w:t xml:space="preserve"> rear extension with the insertion of 2 no. </w:t>
            </w:r>
            <w:proofErr w:type="spellStart"/>
            <w:r w:rsidRPr="001761C6">
              <w:rPr>
                <w:rFonts w:asciiTheme="minorHAnsi" w:hAnsiTheme="minorHAnsi" w:cstheme="minorHAnsi"/>
                <w:sz w:val="22"/>
                <w:szCs w:val="22"/>
              </w:rPr>
              <w:t>rooflights</w:t>
            </w:r>
            <w:proofErr w:type="spellEnd"/>
            <w:r w:rsidRPr="001761C6">
              <w:rPr>
                <w:rFonts w:asciiTheme="minorHAnsi" w:hAnsiTheme="minorHAnsi" w:cstheme="minorHAnsi"/>
                <w:sz w:val="22"/>
                <w:szCs w:val="22"/>
              </w:rPr>
              <w:t>.</w:t>
            </w:r>
          </w:p>
        </w:tc>
      </w:tr>
      <w:tr w:rsidR="008510B1" w14:paraId="70FC0525" w14:textId="77777777" w:rsidTr="00DB41EC">
        <w:tc>
          <w:tcPr>
            <w:tcW w:w="1242" w:type="dxa"/>
          </w:tcPr>
          <w:p w14:paraId="0333046E" w14:textId="1350ADBF" w:rsidR="008510B1" w:rsidRPr="001761C6" w:rsidRDefault="001761C6" w:rsidP="00132C96">
            <w:pPr>
              <w:rPr>
                <w:rFonts w:asciiTheme="minorHAnsi" w:hAnsiTheme="minorHAnsi" w:cstheme="minorHAnsi"/>
                <w:bCs/>
                <w:sz w:val="22"/>
                <w:szCs w:val="22"/>
                <w:lang w:val="en-GB"/>
              </w:rPr>
            </w:pPr>
            <w:r w:rsidRPr="001761C6">
              <w:rPr>
                <w:rFonts w:asciiTheme="minorHAnsi" w:hAnsiTheme="minorHAnsi" w:cstheme="minorHAnsi"/>
                <w:bCs/>
                <w:sz w:val="22"/>
                <w:szCs w:val="22"/>
                <w:lang w:val="en-GB"/>
              </w:rPr>
              <w:t xml:space="preserve">Shortcut to Proposal </w:t>
            </w:r>
          </w:p>
        </w:tc>
        <w:tc>
          <w:tcPr>
            <w:tcW w:w="8258" w:type="dxa"/>
          </w:tcPr>
          <w:p w14:paraId="573D97F9" w14:textId="1216F526" w:rsidR="008510B1" w:rsidRPr="001761C6" w:rsidRDefault="00D90EB8" w:rsidP="00132C96">
            <w:pPr>
              <w:rPr>
                <w:rFonts w:asciiTheme="minorHAnsi" w:hAnsiTheme="minorHAnsi" w:cstheme="minorHAnsi"/>
                <w:bCs/>
                <w:sz w:val="22"/>
                <w:szCs w:val="22"/>
                <w:lang w:val="en-GB"/>
              </w:rPr>
            </w:pPr>
            <w:hyperlink r:id="rId12" w:history="1">
              <w:r w:rsidR="0058504F" w:rsidRPr="00A13BDD">
                <w:rPr>
                  <w:rStyle w:val="Hyperlink"/>
                  <w:rFonts w:ascii="Calibri" w:hAnsi="Calibri" w:cs="Calibri"/>
                  <w:bCs/>
                  <w:sz w:val="22"/>
                  <w:szCs w:val="22"/>
                  <w:lang w:val="en-GB"/>
                </w:rPr>
                <w:t>https://planning.wokingham.gov.uk/FastWebPL/detail.asp?AltRef=210204&amp;ApplicationNumber=210204&amp;AddressPrefix=&amp;Postcode=&amp;KeywordSearch=&amp;Submit=Search</w:t>
              </w:r>
            </w:hyperlink>
          </w:p>
        </w:tc>
      </w:tr>
      <w:tr w:rsidR="0058504F" w14:paraId="28625212" w14:textId="77777777" w:rsidTr="00DB41EC">
        <w:tc>
          <w:tcPr>
            <w:tcW w:w="1242" w:type="dxa"/>
          </w:tcPr>
          <w:p w14:paraId="3FE08361" w14:textId="01F9A9B0" w:rsidR="0058504F" w:rsidRPr="001761C6" w:rsidRDefault="0058504F" w:rsidP="00132C96">
            <w:pPr>
              <w:rPr>
                <w:rFonts w:asciiTheme="minorHAnsi" w:hAnsiTheme="minorHAnsi" w:cstheme="minorHAnsi"/>
                <w:bCs/>
                <w:sz w:val="22"/>
                <w:szCs w:val="22"/>
                <w:lang w:val="en-GB"/>
              </w:rPr>
            </w:pPr>
            <w:r>
              <w:rPr>
                <w:rFonts w:asciiTheme="minorHAnsi" w:hAnsiTheme="minorHAnsi" w:cstheme="minorHAnsi"/>
                <w:bCs/>
                <w:sz w:val="22"/>
                <w:szCs w:val="22"/>
                <w:lang w:val="en-GB"/>
              </w:rPr>
              <w:t>Our Comments</w:t>
            </w:r>
          </w:p>
        </w:tc>
        <w:tc>
          <w:tcPr>
            <w:tcW w:w="8258" w:type="dxa"/>
          </w:tcPr>
          <w:p w14:paraId="231CF150" w14:textId="7D0D0B26" w:rsidR="0058504F" w:rsidRDefault="0058504F" w:rsidP="00132C96">
            <w:pPr>
              <w:rPr>
                <w:rFonts w:ascii="Calibri" w:hAnsi="Calibri" w:cs="Calibri"/>
                <w:bCs/>
                <w:sz w:val="22"/>
                <w:szCs w:val="22"/>
                <w:lang w:val="en-GB"/>
              </w:rPr>
            </w:pPr>
            <w:r>
              <w:rPr>
                <w:rFonts w:ascii="Calibri" w:hAnsi="Calibri" w:cs="Calibri"/>
                <w:bCs/>
                <w:sz w:val="22"/>
                <w:szCs w:val="22"/>
                <w:lang w:val="en-GB"/>
              </w:rPr>
              <w:t xml:space="preserve">No Comment </w:t>
            </w:r>
          </w:p>
        </w:tc>
      </w:tr>
    </w:tbl>
    <w:p w14:paraId="1781BE8E" w14:textId="77777777" w:rsidR="00764017" w:rsidRDefault="00764017" w:rsidP="00764017">
      <w:pPr>
        <w:rPr>
          <w:rFonts w:ascii="Calibri" w:hAnsi="Calibri" w:cs="Calibri"/>
          <w:bCs/>
          <w:sz w:val="22"/>
          <w:szCs w:val="22"/>
          <w:u w:val="single"/>
          <w:lang w:val="en-GB"/>
        </w:rPr>
      </w:pPr>
    </w:p>
    <w:tbl>
      <w:tblPr>
        <w:tblW w:w="15984" w:type="dxa"/>
        <w:tblLook w:val="04A0" w:firstRow="1" w:lastRow="0" w:firstColumn="1" w:lastColumn="0" w:noHBand="0" w:noVBand="1"/>
      </w:tblPr>
      <w:tblGrid>
        <w:gridCol w:w="1064"/>
        <w:gridCol w:w="8505"/>
        <w:gridCol w:w="6415"/>
      </w:tblGrid>
      <w:tr w:rsidR="00A93CDF" w:rsidRPr="00745FC5" w14:paraId="687EB2D2" w14:textId="77777777" w:rsidTr="00DB41EC">
        <w:trPr>
          <w:gridAfter w:val="1"/>
          <w:wAfter w:w="6415" w:type="dxa"/>
        </w:trPr>
        <w:tc>
          <w:tcPr>
            <w:tcW w:w="0" w:type="auto"/>
            <w:shd w:val="clear" w:color="auto" w:fill="auto"/>
          </w:tcPr>
          <w:p w14:paraId="35963172" w14:textId="77777777" w:rsidR="006832AA" w:rsidRPr="00745FC5" w:rsidRDefault="006832AA" w:rsidP="006832AA">
            <w:pPr>
              <w:pStyle w:val="Itemlevel1"/>
              <w:tabs>
                <w:tab w:val="clear" w:pos="1134"/>
                <w:tab w:val="left" w:pos="952"/>
              </w:tabs>
              <w:spacing w:before="0"/>
              <w:rPr>
                <w:rFonts w:cs="Calibri"/>
                <w:sz w:val="22"/>
                <w:szCs w:val="22"/>
              </w:rPr>
            </w:pPr>
          </w:p>
        </w:tc>
        <w:tc>
          <w:tcPr>
            <w:tcW w:w="8506" w:type="dxa"/>
            <w:shd w:val="clear" w:color="auto" w:fill="auto"/>
          </w:tcPr>
          <w:p w14:paraId="633BD6B8" w14:textId="77777777" w:rsidR="006832AA" w:rsidRDefault="006832AA" w:rsidP="006832AA">
            <w:pPr>
              <w:pStyle w:val="Itemlevel1"/>
              <w:tabs>
                <w:tab w:val="clear" w:pos="1134"/>
                <w:tab w:val="left" w:pos="952"/>
                <w:tab w:val="left" w:pos="1428"/>
              </w:tabs>
              <w:spacing w:before="0"/>
              <w:rPr>
                <w:rFonts w:cs="Calibri"/>
                <w:bCs/>
                <w:sz w:val="22"/>
                <w:szCs w:val="22"/>
                <w:lang w:val="en-GB"/>
              </w:rPr>
            </w:pPr>
          </w:p>
          <w:p w14:paraId="18C22D35" w14:textId="54547AC3" w:rsidR="006832AA" w:rsidRDefault="006832AA" w:rsidP="006832AA">
            <w:pPr>
              <w:pStyle w:val="Itemlevel1"/>
              <w:tabs>
                <w:tab w:val="clear" w:pos="1134"/>
                <w:tab w:val="left" w:pos="952"/>
                <w:tab w:val="left" w:pos="1428"/>
              </w:tabs>
              <w:spacing w:before="0"/>
              <w:rPr>
                <w:rFonts w:cs="Calibri"/>
                <w:b/>
                <w:sz w:val="22"/>
                <w:szCs w:val="22"/>
                <w:lang w:val="en-GB"/>
              </w:rPr>
            </w:pPr>
            <w:r>
              <w:rPr>
                <w:rFonts w:cs="Calibri"/>
                <w:bCs/>
                <w:sz w:val="22"/>
                <w:szCs w:val="22"/>
                <w:lang w:val="en-GB"/>
              </w:rPr>
              <w:t>15</w:t>
            </w:r>
            <w:r w:rsidRPr="003445F7">
              <w:rPr>
                <w:rFonts w:cs="Calibri"/>
                <w:bCs/>
                <w:sz w:val="22"/>
                <w:szCs w:val="22"/>
                <w:lang w:val="en-GB"/>
              </w:rPr>
              <w:t>.2.2</w:t>
            </w:r>
            <w:r>
              <w:rPr>
                <w:rFonts w:cs="Calibri"/>
                <w:b/>
                <w:sz w:val="22"/>
                <w:szCs w:val="22"/>
                <w:lang w:val="en-GB"/>
              </w:rPr>
              <w:t xml:space="preserve"> List of plans </w:t>
            </w:r>
            <w:r w:rsidR="00DB41EC">
              <w:rPr>
                <w:rFonts w:cs="Calibri"/>
                <w:b/>
                <w:sz w:val="22"/>
                <w:szCs w:val="22"/>
                <w:lang w:val="en-GB"/>
              </w:rPr>
              <w:t>appealed.</w:t>
            </w:r>
            <w:r>
              <w:rPr>
                <w:rFonts w:cs="Calibri"/>
                <w:b/>
                <w:sz w:val="22"/>
                <w:szCs w:val="22"/>
                <w:lang w:val="en-GB"/>
              </w:rPr>
              <w:t xml:space="preserve"> </w:t>
            </w:r>
          </w:p>
          <w:p w14:paraId="5DF3AE9D" w14:textId="7B648A42" w:rsidR="006832AA" w:rsidRPr="0058504F" w:rsidRDefault="0058504F" w:rsidP="006832AA">
            <w:pPr>
              <w:pStyle w:val="Itemlevel1"/>
              <w:tabs>
                <w:tab w:val="clear" w:pos="1134"/>
                <w:tab w:val="left" w:pos="952"/>
                <w:tab w:val="left" w:pos="1428"/>
              </w:tabs>
              <w:spacing w:before="0"/>
              <w:rPr>
                <w:rFonts w:cs="Calibri"/>
                <w:bCs/>
                <w:sz w:val="22"/>
                <w:szCs w:val="22"/>
                <w:lang w:val="en-GB"/>
              </w:rPr>
            </w:pPr>
            <w:r w:rsidRPr="0058504F">
              <w:rPr>
                <w:rFonts w:cs="Calibri"/>
                <w:bCs/>
                <w:sz w:val="22"/>
                <w:szCs w:val="22"/>
                <w:lang w:val="en-GB"/>
              </w:rPr>
              <w:t>There were no plans appealed</w:t>
            </w:r>
            <w:r w:rsidR="006832AA" w:rsidRPr="0058504F">
              <w:rPr>
                <w:rFonts w:cs="Calibri"/>
                <w:bCs/>
                <w:sz w:val="22"/>
                <w:szCs w:val="22"/>
                <w:lang w:val="en-GB"/>
              </w:rPr>
              <w:t xml:space="preserve"> </w:t>
            </w:r>
          </w:p>
        </w:tc>
      </w:tr>
      <w:tr w:rsidR="00A93CDF" w:rsidRPr="00745FC5" w14:paraId="6F56099B" w14:textId="77777777" w:rsidTr="00DB41EC">
        <w:trPr>
          <w:gridAfter w:val="1"/>
          <w:wAfter w:w="6415" w:type="dxa"/>
        </w:trPr>
        <w:tc>
          <w:tcPr>
            <w:tcW w:w="0" w:type="auto"/>
            <w:shd w:val="clear" w:color="auto" w:fill="auto"/>
          </w:tcPr>
          <w:p w14:paraId="5F9F10CF" w14:textId="77777777" w:rsidR="006832AA" w:rsidRPr="00745FC5" w:rsidRDefault="006832AA" w:rsidP="006832AA">
            <w:pPr>
              <w:pStyle w:val="Itemlevel1"/>
              <w:tabs>
                <w:tab w:val="clear" w:pos="1134"/>
                <w:tab w:val="left" w:pos="952"/>
              </w:tabs>
              <w:spacing w:before="0"/>
              <w:rPr>
                <w:rFonts w:cs="Calibri"/>
                <w:sz w:val="22"/>
                <w:szCs w:val="22"/>
              </w:rPr>
            </w:pPr>
          </w:p>
        </w:tc>
        <w:tc>
          <w:tcPr>
            <w:tcW w:w="8506" w:type="dxa"/>
            <w:shd w:val="clear" w:color="auto" w:fill="auto"/>
          </w:tcPr>
          <w:p w14:paraId="7454ABF7" w14:textId="2C0853A1" w:rsidR="006832AA" w:rsidRPr="003445F7" w:rsidRDefault="006832AA" w:rsidP="006832AA">
            <w:pPr>
              <w:pStyle w:val="Itemlevel1"/>
              <w:tabs>
                <w:tab w:val="clear" w:pos="1134"/>
                <w:tab w:val="left" w:pos="952"/>
                <w:tab w:val="left" w:pos="1428"/>
              </w:tabs>
              <w:spacing w:before="0"/>
              <w:rPr>
                <w:rFonts w:cs="Calibri"/>
                <w:bCs/>
                <w:sz w:val="22"/>
                <w:szCs w:val="22"/>
                <w:lang w:val="en-GB"/>
              </w:rPr>
            </w:pPr>
          </w:p>
        </w:tc>
      </w:tr>
      <w:tr w:rsidR="00A93CDF" w:rsidRPr="00745FC5" w14:paraId="6F6B07A7" w14:textId="77777777" w:rsidTr="00DB41EC">
        <w:trPr>
          <w:gridAfter w:val="1"/>
          <w:wAfter w:w="6415" w:type="dxa"/>
        </w:trPr>
        <w:tc>
          <w:tcPr>
            <w:tcW w:w="0" w:type="auto"/>
            <w:shd w:val="clear" w:color="auto" w:fill="auto"/>
          </w:tcPr>
          <w:p w14:paraId="1C4B5C32" w14:textId="77777777" w:rsidR="006832AA" w:rsidRPr="00745FC5" w:rsidRDefault="006832AA" w:rsidP="006832AA">
            <w:pPr>
              <w:pStyle w:val="Itemlevel1"/>
              <w:tabs>
                <w:tab w:val="clear" w:pos="1134"/>
                <w:tab w:val="left" w:pos="952"/>
              </w:tabs>
              <w:spacing w:before="0"/>
              <w:rPr>
                <w:rFonts w:cs="Calibri"/>
                <w:sz w:val="22"/>
                <w:szCs w:val="22"/>
              </w:rPr>
            </w:pPr>
          </w:p>
        </w:tc>
        <w:tc>
          <w:tcPr>
            <w:tcW w:w="8506" w:type="dxa"/>
            <w:shd w:val="clear" w:color="auto" w:fill="auto"/>
          </w:tcPr>
          <w:p w14:paraId="121CA177" w14:textId="254B3A64" w:rsidR="006832AA" w:rsidRPr="00745FC5" w:rsidRDefault="006832AA" w:rsidP="006832AA">
            <w:pPr>
              <w:pStyle w:val="Itemlevel1"/>
              <w:tabs>
                <w:tab w:val="clear" w:pos="1134"/>
                <w:tab w:val="left" w:pos="952"/>
                <w:tab w:val="left" w:pos="1428"/>
              </w:tabs>
              <w:spacing w:before="0"/>
              <w:rPr>
                <w:rFonts w:cs="Calibri"/>
                <w:b/>
                <w:sz w:val="22"/>
                <w:szCs w:val="22"/>
                <w:lang w:val="en-GB"/>
              </w:rPr>
            </w:pPr>
            <w:r>
              <w:rPr>
                <w:rFonts w:cs="Calibri"/>
                <w:bCs/>
                <w:sz w:val="22"/>
                <w:szCs w:val="22"/>
                <w:lang w:val="en-GB"/>
              </w:rPr>
              <w:t>15</w:t>
            </w:r>
            <w:r w:rsidRPr="003445F7">
              <w:rPr>
                <w:rFonts w:cs="Calibri"/>
                <w:bCs/>
                <w:sz w:val="22"/>
                <w:szCs w:val="22"/>
                <w:lang w:val="en-GB"/>
              </w:rPr>
              <w:t>.2.</w:t>
            </w:r>
            <w:r>
              <w:rPr>
                <w:rFonts w:cs="Calibri"/>
                <w:bCs/>
                <w:sz w:val="22"/>
                <w:szCs w:val="22"/>
                <w:lang w:val="en-GB"/>
              </w:rPr>
              <w:t>3</w:t>
            </w:r>
            <w:r>
              <w:rPr>
                <w:rFonts w:cs="Calibri"/>
                <w:b/>
                <w:sz w:val="22"/>
                <w:szCs w:val="22"/>
                <w:lang w:val="en-GB"/>
              </w:rPr>
              <w:t xml:space="preserve"> List of plans refused </w:t>
            </w:r>
          </w:p>
        </w:tc>
      </w:tr>
      <w:tr w:rsidR="00A93CDF" w:rsidRPr="00745FC5" w14:paraId="25A8E57C" w14:textId="77777777" w:rsidTr="00DB41EC">
        <w:trPr>
          <w:gridAfter w:val="1"/>
          <w:wAfter w:w="6415" w:type="dxa"/>
        </w:trPr>
        <w:tc>
          <w:tcPr>
            <w:tcW w:w="0" w:type="auto"/>
            <w:shd w:val="clear" w:color="auto" w:fill="auto"/>
          </w:tcPr>
          <w:p w14:paraId="78117F0F" w14:textId="77777777" w:rsidR="006832AA" w:rsidRPr="00745FC5" w:rsidRDefault="006832AA" w:rsidP="006832AA">
            <w:pPr>
              <w:pStyle w:val="Itemlevel1"/>
              <w:tabs>
                <w:tab w:val="clear" w:pos="1134"/>
                <w:tab w:val="left" w:pos="952"/>
              </w:tabs>
              <w:spacing w:before="0"/>
              <w:rPr>
                <w:rFonts w:cs="Calibri"/>
                <w:sz w:val="22"/>
                <w:szCs w:val="22"/>
              </w:rPr>
            </w:pPr>
          </w:p>
        </w:tc>
        <w:tc>
          <w:tcPr>
            <w:tcW w:w="8506" w:type="dxa"/>
            <w:shd w:val="clear" w:color="auto" w:fill="auto"/>
          </w:tcPr>
          <w:p w14:paraId="52446A25" w14:textId="77777777" w:rsidR="006832AA" w:rsidRPr="003445F7" w:rsidRDefault="006832AA" w:rsidP="006832AA">
            <w:pPr>
              <w:pStyle w:val="Itemlevel1"/>
              <w:tabs>
                <w:tab w:val="clear" w:pos="1134"/>
                <w:tab w:val="left" w:pos="952"/>
                <w:tab w:val="left" w:pos="1428"/>
              </w:tabs>
              <w:spacing w:before="0"/>
              <w:rPr>
                <w:rFonts w:cs="Calibri"/>
                <w:bCs/>
                <w:sz w:val="22"/>
                <w:szCs w:val="22"/>
                <w:lang w:val="en-GB"/>
              </w:rPr>
            </w:pPr>
            <w:r w:rsidRPr="003445F7">
              <w:rPr>
                <w:rFonts w:cs="Calibri"/>
                <w:bCs/>
                <w:sz w:val="22"/>
                <w:szCs w:val="22"/>
                <w:lang w:val="en-GB"/>
              </w:rPr>
              <w:t xml:space="preserve">There were no plans refused </w:t>
            </w:r>
          </w:p>
        </w:tc>
      </w:tr>
      <w:tr w:rsidR="00A93CDF" w:rsidRPr="00745FC5" w14:paraId="385A7B24" w14:textId="77777777" w:rsidTr="00DB41EC">
        <w:trPr>
          <w:gridAfter w:val="1"/>
          <w:wAfter w:w="6415" w:type="dxa"/>
        </w:trPr>
        <w:tc>
          <w:tcPr>
            <w:tcW w:w="0" w:type="auto"/>
            <w:shd w:val="clear" w:color="auto" w:fill="auto"/>
          </w:tcPr>
          <w:p w14:paraId="5B7889EE" w14:textId="77777777" w:rsidR="006832AA" w:rsidRPr="00745FC5" w:rsidRDefault="006832AA" w:rsidP="006832AA">
            <w:pPr>
              <w:pStyle w:val="Itemlevel1"/>
              <w:tabs>
                <w:tab w:val="clear" w:pos="1134"/>
                <w:tab w:val="left" w:pos="952"/>
              </w:tabs>
              <w:spacing w:before="0"/>
              <w:rPr>
                <w:rFonts w:cs="Calibri"/>
                <w:sz w:val="22"/>
                <w:szCs w:val="22"/>
              </w:rPr>
            </w:pPr>
          </w:p>
        </w:tc>
        <w:tc>
          <w:tcPr>
            <w:tcW w:w="8506" w:type="dxa"/>
            <w:shd w:val="clear" w:color="auto" w:fill="auto"/>
          </w:tcPr>
          <w:p w14:paraId="3A505F08" w14:textId="77777777" w:rsidR="006832AA" w:rsidRPr="00745FC5" w:rsidRDefault="006832AA" w:rsidP="006832AA">
            <w:pPr>
              <w:pStyle w:val="Itemlevel1"/>
              <w:tabs>
                <w:tab w:val="clear" w:pos="1134"/>
                <w:tab w:val="left" w:pos="952"/>
                <w:tab w:val="left" w:pos="1428"/>
              </w:tabs>
              <w:spacing w:before="0"/>
              <w:rPr>
                <w:rFonts w:cs="Calibri"/>
                <w:b/>
                <w:sz w:val="22"/>
                <w:szCs w:val="22"/>
                <w:lang w:val="en-GB"/>
              </w:rPr>
            </w:pPr>
          </w:p>
        </w:tc>
      </w:tr>
      <w:tr w:rsidR="00A93CDF" w:rsidRPr="00745FC5" w14:paraId="36F0EC5E" w14:textId="77777777" w:rsidTr="00DB41EC">
        <w:trPr>
          <w:gridAfter w:val="1"/>
          <w:wAfter w:w="6415" w:type="dxa"/>
        </w:trPr>
        <w:tc>
          <w:tcPr>
            <w:tcW w:w="0" w:type="auto"/>
            <w:shd w:val="clear" w:color="auto" w:fill="auto"/>
          </w:tcPr>
          <w:p w14:paraId="0232E7A1" w14:textId="520BC600" w:rsidR="006832AA" w:rsidRPr="00745FC5" w:rsidRDefault="006832AA" w:rsidP="006832AA">
            <w:pPr>
              <w:pStyle w:val="Itemlevel1"/>
              <w:tabs>
                <w:tab w:val="clear" w:pos="1134"/>
                <w:tab w:val="left" w:pos="952"/>
              </w:tabs>
              <w:spacing w:before="0"/>
              <w:rPr>
                <w:rFonts w:cs="Calibri"/>
                <w:sz w:val="22"/>
                <w:szCs w:val="22"/>
              </w:rPr>
            </w:pPr>
            <w:r w:rsidRPr="00745FC5">
              <w:rPr>
                <w:rFonts w:cs="Calibri"/>
                <w:sz w:val="22"/>
                <w:szCs w:val="22"/>
              </w:rPr>
              <w:t>2</w:t>
            </w:r>
            <w:r>
              <w:rPr>
                <w:rFonts w:cs="Calibri"/>
                <w:sz w:val="22"/>
                <w:szCs w:val="22"/>
              </w:rPr>
              <w:t>1</w:t>
            </w:r>
            <w:r w:rsidRPr="00745FC5">
              <w:rPr>
                <w:rFonts w:cs="Calibri"/>
                <w:sz w:val="22"/>
                <w:szCs w:val="22"/>
              </w:rPr>
              <w:t>/PC/</w:t>
            </w:r>
            <w:r>
              <w:rPr>
                <w:rFonts w:cs="Calibri"/>
                <w:sz w:val="22"/>
                <w:szCs w:val="22"/>
              </w:rPr>
              <w:t>16</w:t>
            </w:r>
          </w:p>
        </w:tc>
        <w:tc>
          <w:tcPr>
            <w:tcW w:w="8506" w:type="dxa"/>
            <w:shd w:val="clear" w:color="auto" w:fill="auto"/>
          </w:tcPr>
          <w:p w14:paraId="75ECACE7" w14:textId="19E5BBA9" w:rsidR="006832AA" w:rsidRDefault="006832AA" w:rsidP="006832AA">
            <w:pPr>
              <w:pStyle w:val="Itemlevel1"/>
              <w:tabs>
                <w:tab w:val="clear" w:pos="1134"/>
                <w:tab w:val="left" w:pos="952"/>
                <w:tab w:val="left" w:pos="1428"/>
              </w:tabs>
              <w:spacing w:before="0"/>
              <w:rPr>
                <w:rFonts w:cs="Calibri"/>
                <w:b/>
                <w:sz w:val="22"/>
                <w:szCs w:val="22"/>
                <w:lang w:val="en-GB"/>
              </w:rPr>
            </w:pPr>
            <w:r>
              <w:rPr>
                <w:rFonts w:cs="Calibri"/>
                <w:b/>
                <w:sz w:val="22"/>
                <w:szCs w:val="22"/>
                <w:lang w:val="en-GB"/>
              </w:rPr>
              <w:t xml:space="preserve">16.1 </w:t>
            </w:r>
            <w:r w:rsidRPr="00745FC5">
              <w:rPr>
                <w:rFonts w:cs="Calibri"/>
                <w:b/>
                <w:sz w:val="22"/>
                <w:szCs w:val="22"/>
                <w:lang w:val="en-GB"/>
              </w:rPr>
              <w:t>Enforcement Notices</w:t>
            </w:r>
          </w:p>
          <w:p w14:paraId="13B21A93" w14:textId="2156FCD0" w:rsidR="006832AA" w:rsidRDefault="006832AA" w:rsidP="006832AA">
            <w:pPr>
              <w:pStyle w:val="Itemlevel1"/>
              <w:tabs>
                <w:tab w:val="clear" w:pos="1134"/>
                <w:tab w:val="left" w:pos="952"/>
                <w:tab w:val="left" w:pos="1428"/>
              </w:tabs>
              <w:spacing w:before="0"/>
              <w:rPr>
                <w:rFonts w:cs="Calibri"/>
                <w:sz w:val="22"/>
                <w:szCs w:val="22"/>
                <w:lang w:val="en-GB"/>
              </w:rPr>
            </w:pPr>
          </w:p>
          <w:p w14:paraId="0D0E4CB1" w14:textId="677905E4" w:rsidR="006832AA" w:rsidRDefault="006832AA" w:rsidP="006832AA">
            <w:pPr>
              <w:pStyle w:val="Itemlevel1"/>
              <w:tabs>
                <w:tab w:val="clear" w:pos="1134"/>
                <w:tab w:val="left" w:pos="952"/>
                <w:tab w:val="left" w:pos="1428"/>
              </w:tabs>
              <w:spacing w:before="0"/>
              <w:rPr>
                <w:rFonts w:cs="Calibri"/>
                <w:sz w:val="22"/>
                <w:szCs w:val="22"/>
                <w:lang w:val="en-GB"/>
              </w:rPr>
            </w:pPr>
            <w:r>
              <w:rPr>
                <w:rFonts w:cs="Calibri"/>
                <w:sz w:val="22"/>
                <w:szCs w:val="22"/>
                <w:lang w:val="en-GB"/>
              </w:rPr>
              <w:t xml:space="preserve">16.1.1 The </w:t>
            </w:r>
            <w:r w:rsidR="00DF6BA3">
              <w:rPr>
                <w:rFonts w:cs="Calibri"/>
                <w:sz w:val="22"/>
                <w:szCs w:val="22"/>
                <w:lang w:val="en-GB"/>
              </w:rPr>
              <w:t xml:space="preserve">Clerk undertook to obtain </w:t>
            </w:r>
            <w:r>
              <w:rPr>
                <w:rFonts w:cs="Calibri"/>
                <w:sz w:val="22"/>
                <w:szCs w:val="22"/>
                <w:lang w:val="en-GB"/>
              </w:rPr>
              <w:t xml:space="preserve">additional information on the following </w:t>
            </w:r>
            <w:r w:rsidR="00443B9A">
              <w:rPr>
                <w:rFonts w:cs="Calibri"/>
                <w:sz w:val="22"/>
                <w:szCs w:val="22"/>
                <w:lang w:val="en-GB"/>
              </w:rPr>
              <w:t xml:space="preserve">outstanding </w:t>
            </w:r>
            <w:r w:rsidR="00F5036F">
              <w:rPr>
                <w:rFonts w:cs="Calibri"/>
                <w:sz w:val="22"/>
                <w:szCs w:val="22"/>
                <w:lang w:val="en-GB"/>
              </w:rPr>
              <w:t xml:space="preserve">enforcement matters: </w:t>
            </w:r>
          </w:p>
          <w:p w14:paraId="50272315" w14:textId="00054C59" w:rsidR="006832AA" w:rsidRDefault="006832AA" w:rsidP="006832AA">
            <w:pPr>
              <w:pStyle w:val="Itemlevel1"/>
              <w:tabs>
                <w:tab w:val="clear" w:pos="1134"/>
                <w:tab w:val="left" w:pos="952"/>
                <w:tab w:val="left" w:pos="1428"/>
              </w:tabs>
              <w:spacing w:before="0"/>
              <w:rPr>
                <w:rFonts w:cs="Calibri"/>
                <w:sz w:val="22"/>
                <w:szCs w:val="22"/>
                <w:lang w:val="en-GB"/>
              </w:rPr>
            </w:pPr>
          </w:p>
          <w:p w14:paraId="5EADD20E" w14:textId="4B4799E3" w:rsidR="00DF6BA3" w:rsidRDefault="00DF6BA3" w:rsidP="006832AA">
            <w:pPr>
              <w:pStyle w:val="Itemlevel1"/>
              <w:tabs>
                <w:tab w:val="clear" w:pos="1134"/>
                <w:tab w:val="left" w:pos="952"/>
                <w:tab w:val="left" w:pos="1428"/>
              </w:tabs>
              <w:spacing w:before="0"/>
              <w:rPr>
                <w:rFonts w:cs="Calibri"/>
                <w:sz w:val="22"/>
                <w:szCs w:val="22"/>
                <w:lang w:val="en-GB"/>
              </w:rPr>
            </w:pPr>
            <w:r>
              <w:rPr>
                <w:rFonts w:cs="Calibri"/>
                <w:sz w:val="22"/>
                <w:szCs w:val="22"/>
                <w:lang w:val="en-GB"/>
              </w:rPr>
              <w:t xml:space="preserve">85843 The Forge, Basingstoke Road </w:t>
            </w:r>
          </w:p>
          <w:p w14:paraId="6F1E6A56" w14:textId="0FFB5CB7" w:rsidR="006832AA" w:rsidRDefault="00DF6BA3" w:rsidP="006832AA">
            <w:pPr>
              <w:pStyle w:val="Itemlevel1"/>
              <w:tabs>
                <w:tab w:val="clear" w:pos="1134"/>
                <w:tab w:val="left" w:pos="952"/>
                <w:tab w:val="left" w:pos="1428"/>
              </w:tabs>
              <w:spacing w:before="0"/>
              <w:rPr>
                <w:rFonts w:cs="Calibri"/>
                <w:sz w:val="22"/>
                <w:szCs w:val="22"/>
                <w:lang w:val="en-GB"/>
              </w:rPr>
            </w:pPr>
            <w:r>
              <w:rPr>
                <w:rFonts w:cs="Calibri"/>
                <w:sz w:val="22"/>
                <w:szCs w:val="22"/>
                <w:lang w:val="en-GB"/>
              </w:rPr>
              <w:t xml:space="preserve">85968 </w:t>
            </w:r>
            <w:r w:rsidR="006832AA">
              <w:rPr>
                <w:rFonts w:cs="Calibri"/>
                <w:sz w:val="22"/>
                <w:szCs w:val="22"/>
                <w:lang w:val="en-GB"/>
              </w:rPr>
              <w:t>Sussex lodge</w:t>
            </w:r>
            <w:r>
              <w:rPr>
                <w:rFonts w:cs="Calibri"/>
                <w:sz w:val="22"/>
                <w:szCs w:val="22"/>
                <w:lang w:val="en-GB"/>
              </w:rPr>
              <w:t>, Sussex Road</w:t>
            </w:r>
          </w:p>
          <w:p w14:paraId="7CE24AFE" w14:textId="0ABA0CA8" w:rsidR="006832AA" w:rsidRDefault="00DF6BA3" w:rsidP="006832AA">
            <w:pPr>
              <w:pStyle w:val="Itemlevel1"/>
              <w:tabs>
                <w:tab w:val="clear" w:pos="1134"/>
                <w:tab w:val="left" w:pos="952"/>
                <w:tab w:val="left" w:pos="1428"/>
              </w:tabs>
              <w:spacing w:before="0"/>
              <w:rPr>
                <w:rFonts w:cs="Calibri"/>
                <w:sz w:val="22"/>
                <w:szCs w:val="22"/>
                <w:lang w:val="en-GB"/>
              </w:rPr>
            </w:pPr>
            <w:r>
              <w:rPr>
                <w:rFonts w:cs="Calibri"/>
                <w:sz w:val="22"/>
                <w:szCs w:val="22"/>
                <w:lang w:val="en-GB"/>
              </w:rPr>
              <w:t xml:space="preserve">86009 140 </w:t>
            </w:r>
            <w:proofErr w:type="spellStart"/>
            <w:r w:rsidR="006832AA">
              <w:rPr>
                <w:rFonts w:cs="Calibri"/>
                <w:sz w:val="22"/>
                <w:szCs w:val="22"/>
                <w:lang w:val="en-GB"/>
              </w:rPr>
              <w:t>Ful</w:t>
            </w:r>
            <w:r>
              <w:rPr>
                <w:rFonts w:cs="Calibri"/>
                <w:sz w:val="22"/>
                <w:szCs w:val="22"/>
                <w:lang w:val="en-GB"/>
              </w:rPr>
              <w:t>l</w:t>
            </w:r>
            <w:r w:rsidR="006832AA">
              <w:rPr>
                <w:rFonts w:cs="Calibri"/>
                <w:sz w:val="22"/>
                <w:szCs w:val="22"/>
                <w:lang w:val="en-GB"/>
              </w:rPr>
              <w:t>brook</w:t>
            </w:r>
            <w:proofErr w:type="spellEnd"/>
            <w:r w:rsidR="006832AA">
              <w:rPr>
                <w:rFonts w:cs="Calibri"/>
                <w:sz w:val="22"/>
                <w:szCs w:val="22"/>
                <w:lang w:val="en-GB"/>
              </w:rPr>
              <w:t xml:space="preserve"> </w:t>
            </w:r>
            <w:r>
              <w:rPr>
                <w:rFonts w:cs="Calibri"/>
                <w:sz w:val="22"/>
                <w:szCs w:val="22"/>
                <w:lang w:val="en-GB"/>
              </w:rPr>
              <w:t>Avenue</w:t>
            </w:r>
          </w:p>
          <w:p w14:paraId="1240CF93" w14:textId="2B234935" w:rsidR="009B5012" w:rsidRDefault="00DF6BA3" w:rsidP="00DF6BA3">
            <w:pPr>
              <w:pStyle w:val="Itemlevel1"/>
              <w:tabs>
                <w:tab w:val="clear" w:pos="1134"/>
                <w:tab w:val="left" w:pos="952"/>
                <w:tab w:val="left" w:pos="1428"/>
              </w:tabs>
              <w:spacing w:before="0"/>
              <w:rPr>
                <w:rFonts w:cs="Calibri"/>
                <w:sz w:val="22"/>
                <w:szCs w:val="22"/>
                <w:lang w:val="en-GB"/>
              </w:rPr>
            </w:pPr>
            <w:r>
              <w:rPr>
                <w:rFonts w:cs="Calibri"/>
                <w:sz w:val="22"/>
                <w:szCs w:val="22"/>
                <w:lang w:val="en-GB"/>
              </w:rPr>
              <w:t xml:space="preserve">86018 </w:t>
            </w:r>
            <w:r w:rsidR="006832AA">
              <w:rPr>
                <w:rFonts w:cs="Calibri"/>
                <w:sz w:val="22"/>
                <w:szCs w:val="22"/>
                <w:lang w:val="en-GB"/>
              </w:rPr>
              <w:t xml:space="preserve">16 Appletree Lane </w:t>
            </w:r>
          </w:p>
          <w:p w14:paraId="29C99F4C" w14:textId="6F767F7E" w:rsidR="006832AA" w:rsidRPr="00745FC5" w:rsidRDefault="006832AA" w:rsidP="006832AA">
            <w:pPr>
              <w:pStyle w:val="Itemlevel1"/>
              <w:tabs>
                <w:tab w:val="clear" w:pos="1134"/>
                <w:tab w:val="left" w:pos="952"/>
                <w:tab w:val="left" w:pos="1428"/>
              </w:tabs>
              <w:spacing w:before="0"/>
              <w:rPr>
                <w:rFonts w:cs="Calibri"/>
                <w:sz w:val="22"/>
                <w:szCs w:val="22"/>
                <w:lang w:val="en-GB"/>
              </w:rPr>
            </w:pPr>
          </w:p>
        </w:tc>
      </w:tr>
      <w:tr w:rsidR="00A93CDF" w:rsidRPr="00745FC5" w14:paraId="6CE9C88B" w14:textId="77777777" w:rsidTr="00DB41EC">
        <w:trPr>
          <w:gridAfter w:val="1"/>
          <w:wAfter w:w="6415" w:type="dxa"/>
          <w:trHeight w:val="298"/>
        </w:trPr>
        <w:tc>
          <w:tcPr>
            <w:tcW w:w="0" w:type="auto"/>
            <w:shd w:val="clear" w:color="auto" w:fill="auto"/>
          </w:tcPr>
          <w:p w14:paraId="53A8B01C" w14:textId="77777777" w:rsidR="006832AA" w:rsidRPr="00745FC5" w:rsidRDefault="006832AA" w:rsidP="006832AA">
            <w:pPr>
              <w:pStyle w:val="Itemlevel1"/>
              <w:tabs>
                <w:tab w:val="clear" w:pos="1134"/>
                <w:tab w:val="left" w:pos="952"/>
              </w:tabs>
              <w:spacing w:before="0"/>
              <w:rPr>
                <w:rFonts w:cs="Calibri"/>
                <w:sz w:val="22"/>
                <w:szCs w:val="22"/>
              </w:rPr>
            </w:pPr>
          </w:p>
        </w:tc>
        <w:tc>
          <w:tcPr>
            <w:tcW w:w="8506" w:type="dxa"/>
            <w:shd w:val="clear" w:color="auto" w:fill="auto"/>
          </w:tcPr>
          <w:p w14:paraId="6D830FBC" w14:textId="526045CB" w:rsidR="00DF6BA3" w:rsidRDefault="00DF6BA3" w:rsidP="00DF6BA3">
            <w:pPr>
              <w:pStyle w:val="Itemlevel1"/>
              <w:tabs>
                <w:tab w:val="clear" w:pos="1134"/>
                <w:tab w:val="left" w:pos="952"/>
                <w:tab w:val="left" w:pos="1428"/>
              </w:tabs>
              <w:spacing w:before="0"/>
              <w:rPr>
                <w:rFonts w:cs="Calibri"/>
                <w:sz w:val="22"/>
                <w:szCs w:val="22"/>
                <w:lang w:val="en-GB"/>
              </w:rPr>
            </w:pPr>
            <w:r>
              <w:rPr>
                <w:rFonts w:cs="Calibri"/>
                <w:sz w:val="22"/>
                <w:szCs w:val="22"/>
                <w:lang w:val="en-GB"/>
              </w:rPr>
              <w:t xml:space="preserve">16.1.2 In respect of Parker Close, the Clerk undertook to write to enforcements to support the action taken and request that the same action be taken at Teal Grove where protected hedgerow had also been removed. </w:t>
            </w:r>
          </w:p>
          <w:p w14:paraId="11C27AB2" w14:textId="77777777" w:rsidR="006832AA" w:rsidRPr="00745FC5" w:rsidRDefault="006832AA" w:rsidP="006832AA">
            <w:pPr>
              <w:pStyle w:val="Itemlevel1"/>
              <w:tabs>
                <w:tab w:val="clear" w:pos="1134"/>
                <w:tab w:val="left" w:pos="952"/>
                <w:tab w:val="left" w:pos="1428"/>
              </w:tabs>
              <w:spacing w:before="0"/>
              <w:rPr>
                <w:rFonts w:cs="Calibri"/>
                <w:b/>
                <w:sz w:val="22"/>
                <w:szCs w:val="22"/>
              </w:rPr>
            </w:pPr>
          </w:p>
        </w:tc>
      </w:tr>
      <w:tr w:rsidR="00DF6BA3" w:rsidRPr="00745FC5" w14:paraId="489AFB0F" w14:textId="77777777" w:rsidTr="00DB41EC">
        <w:trPr>
          <w:gridAfter w:val="1"/>
          <w:wAfter w:w="6415" w:type="dxa"/>
        </w:trPr>
        <w:tc>
          <w:tcPr>
            <w:tcW w:w="0" w:type="auto"/>
            <w:shd w:val="clear" w:color="auto" w:fill="auto"/>
          </w:tcPr>
          <w:p w14:paraId="37B122E2" w14:textId="77777777" w:rsidR="00DF6BA3" w:rsidRPr="00DF6BA3" w:rsidRDefault="00DF6BA3" w:rsidP="006832AA">
            <w:pPr>
              <w:pStyle w:val="Itemlevel1"/>
              <w:tabs>
                <w:tab w:val="clear" w:pos="1134"/>
                <w:tab w:val="left" w:pos="952"/>
              </w:tabs>
              <w:spacing w:before="0"/>
              <w:rPr>
                <w:rFonts w:cs="Calibri"/>
                <w:bCs/>
                <w:sz w:val="22"/>
                <w:szCs w:val="22"/>
              </w:rPr>
            </w:pPr>
          </w:p>
        </w:tc>
        <w:tc>
          <w:tcPr>
            <w:tcW w:w="8506" w:type="dxa"/>
            <w:shd w:val="clear" w:color="auto" w:fill="auto"/>
          </w:tcPr>
          <w:p w14:paraId="36C50F7A" w14:textId="77777777" w:rsidR="00DF6BA3" w:rsidRDefault="00DF6BA3" w:rsidP="006832AA">
            <w:pPr>
              <w:pStyle w:val="Itemlevel1"/>
              <w:tabs>
                <w:tab w:val="clear" w:pos="1134"/>
                <w:tab w:val="left" w:pos="952"/>
                <w:tab w:val="left" w:pos="1428"/>
              </w:tabs>
              <w:spacing w:before="0"/>
              <w:rPr>
                <w:rFonts w:cs="Calibri"/>
                <w:bCs/>
                <w:sz w:val="22"/>
                <w:szCs w:val="22"/>
              </w:rPr>
            </w:pPr>
            <w:r w:rsidRPr="00DF6BA3">
              <w:rPr>
                <w:rFonts w:cs="Calibri"/>
                <w:bCs/>
                <w:sz w:val="22"/>
                <w:szCs w:val="22"/>
              </w:rPr>
              <w:t>16.1.3</w:t>
            </w:r>
            <w:r>
              <w:rPr>
                <w:rFonts w:cs="Calibri"/>
                <w:bCs/>
                <w:sz w:val="22"/>
                <w:szCs w:val="22"/>
              </w:rPr>
              <w:t xml:space="preserve"> The Clerk undertook to write to enforcements to understand how the case at </w:t>
            </w:r>
            <w:proofErr w:type="spellStart"/>
            <w:r>
              <w:rPr>
                <w:rFonts w:cs="Calibri"/>
                <w:bCs/>
                <w:sz w:val="22"/>
                <w:szCs w:val="22"/>
              </w:rPr>
              <w:t>Harwin</w:t>
            </w:r>
            <w:proofErr w:type="spellEnd"/>
            <w:r>
              <w:rPr>
                <w:rFonts w:cs="Calibri"/>
                <w:bCs/>
                <w:sz w:val="22"/>
                <w:szCs w:val="22"/>
              </w:rPr>
              <w:t>, Chapel Lane had been closed when the planning application</w:t>
            </w:r>
            <w:r w:rsidR="00357F13">
              <w:rPr>
                <w:rFonts w:cs="Calibri"/>
                <w:bCs/>
                <w:sz w:val="22"/>
                <w:szCs w:val="22"/>
              </w:rPr>
              <w:t xml:space="preserve"> stated as submitted</w:t>
            </w:r>
            <w:r>
              <w:rPr>
                <w:rFonts w:cs="Calibri"/>
                <w:bCs/>
                <w:sz w:val="22"/>
                <w:szCs w:val="22"/>
              </w:rPr>
              <w:t xml:space="preserve"> was not </w:t>
            </w:r>
            <w:r w:rsidR="00357F13">
              <w:rPr>
                <w:rFonts w:cs="Calibri"/>
                <w:bCs/>
                <w:sz w:val="22"/>
                <w:szCs w:val="22"/>
              </w:rPr>
              <w:t xml:space="preserve">available to view </w:t>
            </w:r>
            <w:r>
              <w:rPr>
                <w:rFonts w:cs="Calibri"/>
                <w:bCs/>
                <w:sz w:val="22"/>
                <w:szCs w:val="22"/>
              </w:rPr>
              <w:t xml:space="preserve">on the planning portal. </w:t>
            </w:r>
          </w:p>
          <w:p w14:paraId="2194129E" w14:textId="3AC51BB7" w:rsidR="00357F13" w:rsidRPr="00DF6BA3" w:rsidRDefault="00357F13" w:rsidP="006832AA">
            <w:pPr>
              <w:pStyle w:val="Itemlevel1"/>
              <w:tabs>
                <w:tab w:val="clear" w:pos="1134"/>
                <w:tab w:val="left" w:pos="952"/>
                <w:tab w:val="left" w:pos="1428"/>
              </w:tabs>
              <w:spacing w:before="0"/>
              <w:rPr>
                <w:rFonts w:cs="Calibri"/>
                <w:bCs/>
                <w:sz w:val="22"/>
                <w:szCs w:val="22"/>
              </w:rPr>
            </w:pPr>
          </w:p>
        </w:tc>
      </w:tr>
      <w:tr w:rsidR="00DF6BA3" w:rsidRPr="00745FC5" w14:paraId="377689EA" w14:textId="77777777" w:rsidTr="00DB41EC">
        <w:trPr>
          <w:gridAfter w:val="1"/>
          <w:wAfter w:w="6415" w:type="dxa"/>
        </w:trPr>
        <w:tc>
          <w:tcPr>
            <w:tcW w:w="0" w:type="auto"/>
            <w:shd w:val="clear" w:color="auto" w:fill="auto"/>
          </w:tcPr>
          <w:p w14:paraId="2BAEC989" w14:textId="77777777" w:rsidR="00DF6BA3" w:rsidRPr="00DF6BA3" w:rsidRDefault="00DF6BA3" w:rsidP="006832AA">
            <w:pPr>
              <w:pStyle w:val="Itemlevel1"/>
              <w:tabs>
                <w:tab w:val="clear" w:pos="1134"/>
                <w:tab w:val="left" w:pos="952"/>
              </w:tabs>
              <w:spacing w:before="0"/>
              <w:rPr>
                <w:rFonts w:cs="Calibri"/>
                <w:bCs/>
                <w:sz w:val="22"/>
                <w:szCs w:val="22"/>
              </w:rPr>
            </w:pPr>
          </w:p>
        </w:tc>
        <w:tc>
          <w:tcPr>
            <w:tcW w:w="8506" w:type="dxa"/>
            <w:shd w:val="clear" w:color="auto" w:fill="auto"/>
          </w:tcPr>
          <w:p w14:paraId="6B766110" w14:textId="13377A6C" w:rsidR="00DF6BA3" w:rsidRPr="00DF6BA3" w:rsidRDefault="00DF6BA3" w:rsidP="006832AA">
            <w:pPr>
              <w:pStyle w:val="Itemlevel1"/>
              <w:tabs>
                <w:tab w:val="clear" w:pos="1134"/>
                <w:tab w:val="left" w:pos="952"/>
                <w:tab w:val="left" w:pos="1428"/>
              </w:tabs>
              <w:spacing w:before="0"/>
              <w:rPr>
                <w:rFonts w:cs="Calibri"/>
                <w:bCs/>
                <w:sz w:val="22"/>
                <w:szCs w:val="22"/>
              </w:rPr>
            </w:pPr>
            <w:r>
              <w:rPr>
                <w:rFonts w:cs="Calibri"/>
                <w:sz w:val="22"/>
                <w:szCs w:val="22"/>
                <w:lang w:val="en-GB"/>
              </w:rPr>
              <w:t xml:space="preserve">16.1.4 The enforcement report received from WBC was </w:t>
            </w:r>
            <w:r w:rsidRPr="006832AA">
              <w:rPr>
                <w:rFonts w:cs="Calibri"/>
                <w:b/>
                <w:bCs/>
                <w:sz w:val="22"/>
                <w:szCs w:val="22"/>
                <w:lang w:val="en-GB"/>
              </w:rPr>
              <w:t>NOTED</w:t>
            </w:r>
            <w:r>
              <w:rPr>
                <w:rFonts w:cs="Calibri"/>
                <w:sz w:val="22"/>
                <w:szCs w:val="22"/>
                <w:lang w:val="en-GB"/>
              </w:rPr>
              <w:t>.</w:t>
            </w:r>
          </w:p>
        </w:tc>
      </w:tr>
      <w:tr w:rsidR="00DF6BA3" w:rsidRPr="00745FC5" w14:paraId="68CE420C" w14:textId="77777777" w:rsidTr="00DB41EC">
        <w:trPr>
          <w:gridAfter w:val="1"/>
          <w:wAfter w:w="6415" w:type="dxa"/>
        </w:trPr>
        <w:tc>
          <w:tcPr>
            <w:tcW w:w="0" w:type="auto"/>
            <w:shd w:val="clear" w:color="auto" w:fill="auto"/>
          </w:tcPr>
          <w:p w14:paraId="564896C0" w14:textId="77777777" w:rsidR="00DF6BA3" w:rsidRPr="00DF6BA3" w:rsidRDefault="00DF6BA3" w:rsidP="006832AA">
            <w:pPr>
              <w:pStyle w:val="Itemlevel1"/>
              <w:tabs>
                <w:tab w:val="clear" w:pos="1134"/>
                <w:tab w:val="left" w:pos="952"/>
              </w:tabs>
              <w:spacing w:before="0"/>
              <w:rPr>
                <w:rFonts w:cs="Calibri"/>
                <w:bCs/>
                <w:sz w:val="22"/>
                <w:szCs w:val="22"/>
              </w:rPr>
            </w:pPr>
          </w:p>
        </w:tc>
        <w:tc>
          <w:tcPr>
            <w:tcW w:w="8506" w:type="dxa"/>
            <w:shd w:val="clear" w:color="auto" w:fill="auto"/>
          </w:tcPr>
          <w:p w14:paraId="39CC2C5A" w14:textId="77777777" w:rsidR="00DF6BA3" w:rsidRPr="00DF6BA3" w:rsidRDefault="00DF6BA3" w:rsidP="006832AA">
            <w:pPr>
              <w:pStyle w:val="Itemlevel1"/>
              <w:tabs>
                <w:tab w:val="clear" w:pos="1134"/>
                <w:tab w:val="left" w:pos="952"/>
                <w:tab w:val="left" w:pos="1428"/>
              </w:tabs>
              <w:spacing w:before="0"/>
              <w:rPr>
                <w:rFonts w:cs="Calibri"/>
                <w:bCs/>
                <w:sz w:val="22"/>
                <w:szCs w:val="22"/>
              </w:rPr>
            </w:pPr>
          </w:p>
        </w:tc>
      </w:tr>
      <w:tr w:rsidR="00A93CDF" w:rsidRPr="00745FC5" w14:paraId="703CDA6A" w14:textId="77777777" w:rsidTr="00DB41EC">
        <w:trPr>
          <w:gridAfter w:val="1"/>
          <w:wAfter w:w="6415" w:type="dxa"/>
        </w:trPr>
        <w:tc>
          <w:tcPr>
            <w:tcW w:w="0" w:type="auto"/>
            <w:shd w:val="clear" w:color="auto" w:fill="auto"/>
          </w:tcPr>
          <w:p w14:paraId="5FBF6873" w14:textId="61A5BF75" w:rsidR="006832AA" w:rsidRPr="00745FC5" w:rsidRDefault="006832AA" w:rsidP="006832AA">
            <w:pPr>
              <w:pStyle w:val="Itemlevel1"/>
              <w:tabs>
                <w:tab w:val="clear" w:pos="1134"/>
                <w:tab w:val="left" w:pos="952"/>
              </w:tabs>
              <w:spacing w:before="0"/>
              <w:rPr>
                <w:rFonts w:cs="Calibri"/>
                <w:sz w:val="22"/>
                <w:szCs w:val="22"/>
              </w:rPr>
            </w:pPr>
            <w:r w:rsidRPr="00745FC5">
              <w:rPr>
                <w:rFonts w:cs="Calibri"/>
                <w:sz w:val="22"/>
                <w:szCs w:val="22"/>
              </w:rPr>
              <w:t>2</w:t>
            </w:r>
            <w:r>
              <w:rPr>
                <w:rFonts w:cs="Calibri"/>
                <w:sz w:val="22"/>
                <w:szCs w:val="22"/>
              </w:rPr>
              <w:t>1</w:t>
            </w:r>
            <w:r w:rsidRPr="00745FC5">
              <w:rPr>
                <w:rFonts w:cs="Calibri"/>
                <w:sz w:val="22"/>
                <w:szCs w:val="22"/>
              </w:rPr>
              <w:t>/PC/</w:t>
            </w:r>
            <w:r>
              <w:rPr>
                <w:rFonts w:cs="Calibri"/>
                <w:sz w:val="22"/>
                <w:szCs w:val="22"/>
              </w:rPr>
              <w:t>17</w:t>
            </w:r>
          </w:p>
        </w:tc>
        <w:tc>
          <w:tcPr>
            <w:tcW w:w="8506" w:type="dxa"/>
            <w:shd w:val="clear" w:color="auto" w:fill="auto"/>
          </w:tcPr>
          <w:p w14:paraId="4D16DBAB" w14:textId="77777777" w:rsidR="006832AA" w:rsidRDefault="006832AA" w:rsidP="006832AA">
            <w:pPr>
              <w:pStyle w:val="Itemlevel1"/>
              <w:tabs>
                <w:tab w:val="clear" w:pos="1134"/>
                <w:tab w:val="left" w:pos="952"/>
                <w:tab w:val="left" w:pos="1428"/>
              </w:tabs>
              <w:spacing w:before="0"/>
              <w:rPr>
                <w:rFonts w:cs="Calibri"/>
                <w:b/>
                <w:sz w:val="22"/>
                <w:szCs w:val="22"/>
              </w:rPr>
            </w:pPr>
            <w:r w:rsidRPr="00745FC5">
              <w:rPr>
                <w:rFonts w:cs="Calibri"/>
                <w:b/>
                <w:sz w:val="22"/>
                <w:szCs w:val="22"/>
              </w:rPr>
              <w:t>Highways, street lighting and footpath matters</w:t>
            </w:r>
          </w:p>
          <w:p w14:paraId="00F60B70" w14:textId="77777777" w:rsidR="006832AA" w:rsidRPr="00745FC5" w:rsidRDefault="006832AA" w:rsidP="006832AA">
            <w:pPr>
              <w:pStyle w:val="Itemlevel1"/>
              <w:tabs>
                <w:tab w:val="clear" w:pos="1134"/>
                <w:tab w:val="left" w:pos="952"/>
                <w:tab w:val="left" w:pos="1428"/>
              </w:tabs>
              <w:spacing w:before="0"/>
              <w:rPr>
                <w:rFonts w:cs="Calibri"/>
                <w:b/>
                <w:sz w:val="22"/>
                <w:szCs w:val="22"/>
              </w:rPr>
            </w:pPr>
          </w:p>
          <w:p w14:paraId="7A2172C5" w14:textId="2EAEE32A" w:rsidR="006832AA" w:rsidRPr="00745FC5" w:rsidRDefault="006832AA" w:rsidP="006832AA">
            <w:pPr>
              <w:pStyle w:val="Itemlevel1"/>
              <w:tabs>
                <w:tab w:val="clear" w:pos="1134"/>
                <w:tab w:val="left" w:pos="952"/>
                <w:tab w:val="left" w:pos="1428"/>
              </w:tabs>
              <w:spacing w:before="0"/>
              <w:rPr>
                <w:rFonts w:cs="Calibri"/>
                <w:sz w:val="22"/>
                <w:szCs w:val="22"/>
                <w:lang w:val="en-GB"/>
              </w:rPr>
            </w:pPr>
            <w:r>
              <w:rPr>
                <w:rFonts w:cs="Calibri"/>
                <w:sz w:val="22"/>
                <w:szCs w:val="22"/>
                <w:lang w:val="en-GB"/>
              </w:rPr>
              <w:t>17</w:t>
            </w:r>
            <w:r w:rsidRPr="00745FC5">
              <w:rPr>
                <w:rFonts w:cs="Calibri"/>
                <w:sz w:val="22"/>
                <w:szCs w:val="22"/>
                <w:lang w:val="en-GB"/>
              </w:rPr>
              <w:t xml:space="preserve">.1 </w:t>
            </w:r>
            <w:r w:rsidRPr="00F37F22">
              <w:rPr>
                <w:rFonts w:cs="Calibri"/>
                <w:b/>
                <w:bCs/>
                <w:sz w:val="22"/>
                <w:szCs w:val="22"/>
                <w:lang w:val="en-GB"/>
              </w:rPr>
              <w:t xml:space="preserve">Highways </w:t>
            </w:r>
            <w:r w:rsidRPr="00745FC5">
              <w:rPr>
                <w:rFonts w:cs="Calibri"/>
                <w:sz w:val="22"/>
                <w:szCs w:val="22"/>
                <w:lang w:val="en-GB"/>
              </w:rPr>
              <w:t xml:space="preserve"> </w:t>
            </w:r>
          </w:p>
        </w:tc>
      </w:tr>
      <w:tr w:rsidR="00A93CDF" w:rsidRPr="00745FC5" w14:paraId="28781BB2" w14:textId="77777777" w:rsidTr="00DB41EC">
        <w:trPr>
          <w:gridAfter w:val="1"/>
          <w:wAfter w:w="6415" w:type="dxa"/>
        </w:trPr>
        <w:tc>
          <w:tcPr>
            <w:tcW w:w="0" w:type="auto"/>
            <w:shd w:val="clear" w:color="auto" w:fill="auto"/>
          </w:tcPr>
          <w:p w14:paraId="6993FAA2" w14:textId="77777777" w:rsidR="006832AA" w:rsidRPr="00745FC5" w:rsidRDefault="006832AA" w:rsidP="006832AA">
            <w:pPr>
              <w:pStyle w:val="Itemlevel1"/>
              <w:tabs>
                <w:tab w:val="clear" w:pos="1134"/>
                <w:tab w:val="left" w:pos="952"/>
              </w:tabs>
              <w:spacing w:before="0"/>
              <w:rPr>
                <w:rFonts w:cs="Calibri"/>
                <w:sz w:val="22"/>
                <w:szCs w:val="22"/>
              </w:rPr>
            </w:pPr>
          </w:p>
        </w:tc>
        <w:tc>
          <w:tcPr>
            <w:tcW w:w="8506" w:type="dxa"/>
            <w:shd w:val="clear" w:color="auto" w:fill="auto"/>
          </w:tcPr>
          <w:p w14:paraId="6D0308DE" w14:textId="2A2967E5" w:rsidR="006832AA" w:rsidRPr="00764017" w:rsidRDefault="006832AA" w:rsidP="006832AA">
            <w:pPr>
              <w:rPr>
                <w:rFonts w:ascii="Calibri" w:hAnsi="Calibri"/>
                <w:sz w:val="22"/>
                <w:szCs w:val="22"/>
              </w:rPr>
            </w:pPr>
            <w:r>
              <w:rPr>
                <w:rFonts w:ascii="Calibri" w:hAnsi="Calibri"/>
                <w:sz w:val="22"/>
                <w:szCs w:val="22"/>
              </w:rPr>
              <w:t xml:space="preserve">There were no highways matters received. </w:t>
            </w:r>
          </w:p>
        </w:tc>
      </w:tr>
      <w:tr w:rsidR="00A93CDF" w:rsidRPr="00745FC5" w14:paraId="1C878135" w14:textId="77777777" w:rsidTr="00DB41EC">
        <w:trPr>
          <w:gridAfter w:val="1"/>
          <w:wAfter w:w="6415" w:type="dxa"/>
        </w:trPr>
        <w:tc>
          <w:tcPr>
            <w:tcW w:w="0" w:type="auto"/>
            <w:shd w:val="clear" w:color="auto" w:fill="auto"/>
          </w:tcPr>
          <w:p w14:paraId="22CB36A2" w14:textId="77777777" w:rsidR="006832AA" w:rsidRPr="00745FC5" w:rsidRDefault="006832AA" w:rsidP="006832AA">
            <w:pPr>
              <w:pStyle w:val="Itemlevel1"/>
              <w:tabs>
                <w:tab w:val="clear" w:pos="1134"/>
                <w:tab w:val="left" w:pos="952"/>
              </w:tabs>
              <w:spacing w:before="0"/>
              <w:rPr>
                <w:rFonts w:cs="Calibri"/>
                <w:sz w:val="22"/>
                <w:szCs w:val="22"/>
              </w:rPr>
            </w:pPr>
          </w:p>
        </w:tc>
        <w:tc>
          <w:tcPr>
            <w:tcW w:w="8506" w:type="dxa"/>
            <w:shd w:val="clear" w:color="auto" w:fill="auto"/>
          </w:tcPr>
          <w:p w14:paraId="68FBBCD1" w14:textId="77777777" w:rsidR="006832AA" w:rsidRPr="00745FC5" w:rsidRDefault="006832AA" w:rsidP="006832AA">
            <w:pPr>
              <w:pStyle w:val="Itemlevel1"/>
              <w:tabs>
                <w:tab w:val="clear" w:pos="1134"/>
                <w:tab w:val="left" w:pos="952"/>
                <w:tab w:val="left" w:pos="1428"/>
              </w:tabs>
              <w:spacing w:before="0"/>
              <w:rPr>
                <w:rFonts w:cs="Calibri"/>
                <w:sz w:val="22"/>
                <w:szCs w:val="22"/>
              </w:rPr>
            </w:pPr>
            <w:r>
              <w:rPr>
                <w:rFonts w:cs="Calibri"/>
                <w:sz w:val="22"/>
                <w:szCs w:val="22"/>
              </w:rPr>
              <w:t xml:space="preserve"> </w:t>
            </w:r>
          </w:p>
        </w:tc>
      </w:tr>
      <w:tr w:rsidR="00A93CDF" w:rsidRPr="00745FC5" w14:paraId="69C6F234" w14:textId="77777777" w:rsidTr="00DB41EC">
        <w:trPr>
          <w:gridAfter w:val="1"/>
          <w:wAfter w:w="6415" w:type="dxa"/>
        </w:trPr>
        <w:tc>
          <w:tcPr>
            <w:tcW w:w="0" w:type="auto"/>
            <w:shd w:val="clear" w:color="auto" w:fill="auto"/>
          </w:tcPr>
          <w:p w14:paraId="15749B95" w14:textId="77777777" w:rsidR="006832AA" w:rsidRPr="00745FC5" w:rsidRDefault="006832AA" w:rsidP="006832AA">
            <w:pPr>
              <w:pStyle w:val="Itemlevel1"/>
              <w:tabs>
                <w:tab w:val="clear" w:pos="1134"/>
                <w:tab w:val="left" w:pos="952"/>
              </w:tabs>
              <w:spacing w:before="0"/>
              <w:rPr>
                <w:rFonts w:cs="Calibri"/>
                <w:sz w:val="22"/>
                <w:szCs w:val="22"/>
              </w:rPr>
            </w:pPr>
          </w:p>
        </w:tc>
        <w:tc>
          <w:tcPr>
            <w:tcW w:w="8506" w:type="dxa"/>
            <w:shd w:val="clear" w:color="auto" w:fill="auto"/>
          </w:tcPr>
          <w:p w14:paraId="358167FD" w14:textId="6AE01773" w:rsidR="006832AA" w:rsidRDefault="006832AA" w:rsidP="006832AA">
            <w:pPr>
              <w:pStyle w:val="Itemlevel1"/>
              <w:tabs>
                <w:tab w:val="clear" w:pos="1134"/>
                <w:tab w:val="left" w:pos="952"/>
                <w:tab w:val="left" w:pos="1428"/>
              </w:tabs>
              <w:spacing w:before="0"/>
              <w:rPr>
                <w:rFonts w:cs="Calibri"/>
                <w:b/>
                <w:sz w:val="22"/>
                <w:szCs w:val="22"/>
              </w:rPr>
            </w:pPr>
            <w:r>
              <w:rPr>
                <w:rFonts w:cs="Calibri"/>
                <w:sz w:val="22"/>
                <w:szCs w:val="22"/>
              </w:rPr>
              <w:t>17</w:t>
            </w:r>
            <w:r w:rsidRPr="00745FC5">
              <w:rPr>
                <w:rFonts w:cs="Calibri"/>
                <w:sz w:val="22"/>
                <w:szCs w:val="22"/>
              </w:rPr>
              <w:t>.2</w:t>
            </w:r>
            <w:r w:rsidRPr="00745FC5">
              <w:rPr>
                <w:rFonts w:cs="Calibri"/>
                <w:b/>
                <w:sz w:val="22"/>
                <w:szCs w:val="22"/>
              </w:rPr>
              <w:t xml:space="preserve"> </w:t>
            </w:r>
            <w:r w:rsidRPr="00F37F22">
              <w:rPr>
                <w:rFonts w:cs="Calibri"/>
                <w:b/>
                <w:bCs/>
                <w:sz w:val="22"/>
                <w:szCs w:val="22"/>
              </w:rPr>
              <w:t>Lighting Matters</w:t>
            </w:r>
            <w:r w:rsidRPr="00745FC5">
              <w:rPr>
                <w:rFonts w:cs="Calibri"/>
                <w:b/>
                <w:sz w:val="22"/>
                <w:szCs w:val="22"/>
              </w:rPr>
              <w:t xml:space="preserve"> </w:t>
            </w:r>
          </w:p>
          <w:p w14:paraId="407F2BFA" w14:textId="77777777" w:rsidR="006832AA" w:rsidRPr="00B67DE5" w:rsidRDefault="006832AA" w:rsidP="006832AA">
            <w:pPr>
              <w:pStyle w:val="Itemlevel1"/>
              <w:tabs>
                <w:tab w:val="clear" w:pos="1134"/>
                <w:tab w:val="left" w:pos="952"/>
                <w:tab w:val="left" w:pos="1428"/>
              </w:tabs>
              <w:spacing w:before="0"/>
              <w:rPr>
                <w:rFonts w:cs="Calibri"/>
                <w:bCs/>
                <w:sz w:val="22"/>
                <w:szCs w:val="22"/>
              </w:rPr>
            </w:pPr>
            <w:r>
              <w:rPr>
                <w:rFonts w:cs="Calibri"/>
                <w:bCs/>
                <w:sz w:val="22"/>
                <w:szCs w:val="22"/>
              </w:rPr>
              <w:t xml:space="preserve">There were no lighting matters received.  </w:t>
            </w:r>
          </w:p>
        </w:tc>
      </w:tr>
      <w:tr w:rsidR="00A93CDF" w:rsidRPr="00745FC5" w14:paraId="36B998CC" w14:textId="77777777" w:rsidTr="00DB41EC">
        <w:trPr>
          <w:gridAfter w:val="1"/>
          <w:wAfter w:w="6415" w:type="dxa"/>
        </w:trPr>
        <w:tc>
          <w:tcPr>
            <w:tcW w:w="0" w:type="auto"/>
            <w:shd w:val="clear" w:color="auto" w:fill="auto"/>
          </w:tcPr>
          <w:p w14:paraId="1046B3AC" w14:textId="77777777" w:rsidR="006832AA" w:rsidRPr="00745FC5" w:rsidRDefault="006832AA" w:rsidP="006832AA">
            <w:pPr>
              <w:pStyle w:val="Itemlevel1"/>
              <w:tabs>
                <w:tab w:val="clear" w:pos="1134"/>
                <w:tab w:val="left" w:pos="952"/>
              </w:tabs>
              <w:spacing w:before="0"/>
              <w:rPr>
                <w:rFonts w:cs="Calibri"/>
                <w:sz w:val="22"/>
                <w:szCs w:val="22"/>
              </w:rPr>
            </w:pPr>
          </w:p>
        </w:tc>
        <w:tc>
          <w:tcPr>
            <w:tcW w:w="8506" w:type="dxa"/>
            <w:shd w:val="clear" w:color="auto" w:fill="auto"/>
          </w:tcPr>
          <w:p w14:paraId="03678DDA" w14:textId="77777777" w:rsidR="006832AA" w:rsidRPr="00745FC5" w:rsidRDefault="006832AA" w:rsidP="006832AA">
            <w:pPr>
              <w:pStyle w:val="Itemlevel1"/>
              <w:tabs>
                <w:tab w:val="clear" w:pos="1134"/>
                <w:tab w:val="left" w:pos="952"/>
                <w:tab w:val="left" w:pos="1428"/>
              </w:tabs>
              <w:spacing w:before="0"/>
              <w:rPr>
                <w:rFonts w:cs="Calibri"/>
                <w:sz w:val="22"/>
                <w:szCs w:val="22"/>
              </w:rPr>
            </w:pPr>
          </w:p>
        </w:tc>
      </w:tr>
      <w:tr w:rsidR="00A93CDF" w:rsidRPr="00745FC5" w14:paraId="61C1DA5C" w14:textId="77777777" w:rsidTr="00DB41EC">
        <w:trPr>
          <w:gridAfter w:val="1"/>
          <w:wAfter w:w="6415" w:type="dxa"/>
        </w:trPr>
        <w:tc>
          <w:tcPr>
            <w:tcW w:w="0" w:type="auto"/>
            <w:shd w:val="clear" w:color="auto" w:fill="auto"/>
          </w:tcPr>
          <w:p w14:paraId="09279138" w14:textId="77777777" w:rsidR="006832AA" w:rsidRPr="00745FC5" w:rsidRDefault="006832AA" w:rsidP="006832AA">
            <w:pPr>
              <w:pStyle w:val="Itemlevel1"/>
              <w:tabs>
                <w:tab w:val="clear" w:pos="1134"/>
                <w:tab w:val="left" w:pos="952"/>
              </w:tabs>
              <w:spacing w:before="0"/>
              <w:rPr>
                <w:rFonts w:cs="Calibri"/>
                <w:sz w:val="22"/>
                <w:szCs w:val="22"/>
              </w:rPr>
            </w:pPr>
          </w:p>
        </w:tc>
        <w:tc>
          <w:tcPr>
            <w:tcW w:w="8506" w:type="dxa"/>
            <w:shd w:val="clear" w:color="auto" w:fill="auto"/>
          </w:tcPr>
          <w:p w14:paraId="4DFAD348" w14:textId="31F08705" w:rsidR="006832AA" w:rsidRPr="00A15B69" w:rsidRDefault="006832AA" w:rsidP="006832AA">
            <w:pPr>
              <w:pStyle w:val="Itemlevel1"/>
              <w:tabs>
                <w:tab w:val="clear" w:pos="1134"/>
                <w:tab w:val="left" w:pos="952"/>
                <w:tab w:val="left" w:pos="1428"/>
              </w:tabs>
              <w:spacing w:before="0"/>
              <w:rPr>
                <w:rFonts w:cs="Calibri"/>
                <w:sz w:val="22"/>
                <w:szCs w:val="22"/>
              </w:rPr>
            </w:pPr>
            <w:r>
              <w:rPr>
                <w:rFonts w:cs="Calibri"/>
                <w:sz w:val="22"/>
                <w:szCs w:val="22"/>
              </w:rPr>
              <w:t>17</w:t>
            </w:r>
            <w:r w:rsidRPr="00745FC5">
              <w:rPr>
                <w:rFonts w:cs="Calibri"/>
                <w:sz w:val="22"/>
                <w:szCs w:val="22"/>
              </w:rPr>
              <w:t>.3</w:t>
            </w:r>
            <w:r w:rsidRPr="00745FC5">
              <w:rPr>
                <w:rFonts w:cs="Calibri"/>
                <w:b/>
                <w:sz w:val="22"/>
                <w:szCs w:val="22"/>
              </w:rPr>
              <w:t xml:space="preserve"> </w:t>
            </w:r>
            <w:r w:rsidRPr="00F37F22">
              <w:rPr>
                <w:rFonts w:cs="Calibri"/>
                <w:b/>
                <w:bCs/>
                <w:sz w:val="22"/>
                <w:szCs w:val="22"/>
              </w:rPr>
              <w:t>Footpath Matters</w:t>
            </w:r>
          </w:p>
          <w:p w14:paraId="2A884501" w14:textId="2426C6BB" w:rsidR="006832AA" w:rsidRDefault="006832AA" w:rsidP="006832AA">
            <w:pPr>
              <w:pStyle w:val="Itemlevel1"/>
              <w:tabs>
                <w:tab w:val="clear" w:pos="1134"/>
                <w:tab w:val="left" w:pos="952"/>
                <w:tab w:val="left" w:pos="1428"/>
              </w:tabs>
              <w:spacing w:before="100"/>
              <w:rPr>
                <w:rFonts w:cs="Calibri"/>
                <w:sz w:val="22"/>
                <w:szCs w:val="22"/>
              </w:rPr>
            </w:pPr>
            <w:r>
              <w:rPr>
                <w:rFonts w:cs="Calibri"/>
                <w:sz w:val="22"/>
                <w:szCs w:val="22"/>
              </w:rPr>
              <w:t xml:space="preserve">17.3.1 The e-mail from WBC </w:t>
            </w:r>
            <w:r w:rsidR="00AA2FF5">
              <w:rPr>
                <w:rFonts w:cs="Calibri"/>
                <w:sz w:val="22"/>
                <w:szCs w:val="22"/>
              </w:rPr>
              <w:t xml:space="preserve">which noted that it had no powers to stop the possible closure of the link between footpath 28 and Leyland Gardens as it was not a public right of way or adopted highway </w:t>
            </w:r>
            <w:r>
              <w:rPr>
                <w:rFonts w:cs="Calibri"/>
                <w:sz w:val="22"/>
                <w:szCs w:val="22"/>
              </w:rPr>
              <w:t xml:space="preserve">was considered. </w:t>
            </w:r>
          </w:p>
          <w:p w14:paraId="53759AD6" w14:textId="3928E680" w:rsidR="006832AA" w:rsidRPr="00745FC5" w:rsidRDefault="00AA2FF5" w:rsidP="00AA2FF5">
            <w:pPr>
              <w:pStyle w:val="Itemlevel1"/>
              <w:tabs>
                <w:tab w:val="clear" w:pos="1134"/>
                <w:tab w:val="left" w:pos="952"/>
                <w:tab w:val="left" w:pos="1428"/>
              </w:tabs>
              <w:spacing w:before="100"/>
              <w:rPr>
                <w:rFonts w:cs="Calibri"/>
                <w:sz w:val="22"/>
                <w:szCs w:val="22"/>
              </w:rPr>
            </w:pPr>
            <w:r>
              <w:rPr>
                <w:rFonts w:cs="Calibri"/>
                <w:sz w:val="22"/>
                <w:szCs w:val="22"/>
              </w:rPr>
              <w:t xml:space="preserve">17.3.2 </w:t>
            </w:r>
            <w:r w:rsidR="00357F13">
              <w:rPr>
                <w:rFonts w:cs="Calibri"/>
                <w:sz w:val="22"/>
                <w:szCs w:val="22"/>
              </w:rPr>
              <w:t xml:space="preserve">It was </w:t>
            </w:r>
            <w:r w:rsidR="00357F13" w:rsidRPr="00AA2FF5">
              <w:rPr>
                <w:rFonts w:cs="Calibri"/>
                <w:b/>
                <w:bCs/>
                <w:sz w:val="22"/>
                <w:szCs w:val="22"/>
              </w:rPr>
              <w:t>AGREED</w:t>
            </w:r>
            <w:r w:rsidR="00357F13">
              <w:rPr>
                <w:rFonts w:cs="Calibri"/>
                <w:sz w:val="22"/>
                <w:szCs w:val="22"/>
              </w:rPr>
              <w:t xml:space="preserve"> that the Clerk would discuss the matter with Nigel Frankland, University of Reading </w:t>
            </w:r>
            <w:r>
              <w:rPr>
                <w:rFonts w:cs="Calibri"/>
                <w:sz w:val="22"/>
                <w:szCs w:val="22"/>
              </w:rPr>
              <w:t xml:space="preserve">to understand whether options existed to stop the closure.  </w:t>
            </w:r>
          </w:p>
        </w:tc>
      </w:tr>
      <w:tr w:rsidR="00A93CDF" w:rsidRPr="00745FC5" w14:paraId="44107ECB" w14:textId="77777777" w:rsidTr="00DB41EC">
        <w:trPr>
          <w:gridAfter w:val="1"/>
          <w:wAfter w:w="6415" w:type="dxa"/>
          <w:trHeight w:val="201"/>
        </w:trPr>
        <w:tc>
          <w:tcPr>
            <w:tcW w:w="0" w:type="auto"/>
            <w:shd w:val="clear" w:color="auto" w:fill="auto"/>
          </w:tcPr>
          <w:p w14:paraId="64E2D45C" w14:textId="77777777" w:rsidR="006832AA" w:rsidRPr="00745FC5" w:rsidRDefault="006832AA" w:rsidP="006832AA">
            <w:pPr>
              <w:pStyle w:val="Itemlevel1"/>
              <w:tabs>
                <w:tab w:val="clear" w:pos="1134"/>
                <w:tab w:val="left" w:pos="952"/>
              </w:tabs>
              <w:spacing w:before="0"/>
              <w:rPr>
                <w:sz w:val="22"/>
                <w:szCs w:val="22"/>
              </w:rPr>
            </w:pPr>
          </w:p>
        </w:tc>
        <w:tc>
          <w:tcPr>
            <w:tcW w:w="8506" w:type="dxa"/>
            <w:shd w:val="clear" w:color="auto" w:fill="auto"/>
          </w:tcPr>
          <w:p w14:paraId="61AF721B" w14:textId="77777777" w:rsidR="006832AA" w:rsidRDefault="006832AA" w:rsidP="006832AA">
            <w:pPr>
              <w:pStyle w:val="Itemlevel1"/>
              <w:tabs>
                <w:tab w:val="clear" w:pos="1134"/>
                <w:tab w:val="left" w:pos="952"/>
                <w:tab w:val="left" w:pos="1428"/>
              </w:tabs>
              <w:spacing w:before="0"/>
              <w:rPr>
                <w:b/>
                <w:sz w:val="22"/>
                <w:szCs w:val="22"/>
              </w:rPr>
            </w:pPr>
          </w:p>
          <w:p w14:paraId="3DBDBC1C" w14:textId="77777777" w:rsidR="00AA2FF5" w:rsidRDefault="00AA2FF5" w:rsidP="006832AA">
            <w:pPr>
              <w:pStyle w:val="Itemlevel1"/>
              <w:tabs>
                <w:tab w:val="clear" w:pos="1134"/>
                <w:tab w:val="left" w:pos="952"/>
                <w:tab w:val="left" w:pos="1428"/>
              </w:tabs>
              <w:spacing w:before="0"/>
              <w:rPr>
                <w:b/>
                <w:sz w:val="22"/>
                <w:szCs w:val="22"/>
              </w:rPr>
            </w:pPr>
          </w:p>
          <w:p w14:paraId="6CF9BE90" w14:textId="22B96754" w:rsidR="00AA2FF5" w:rsidRPr="00745FC5" w:rsidRDefault="00AA2FF5" w:rsidP="006832AA">
            <w:pPr>
              <w:pStyle w:val="Itemlevel1"/>
              <w:tabs>
                <w:tab w:val="clear" w:pos="1134"/>
                <w:tab w:val="left" w:pos="952"/>
                <w:tab w:val="left" w:pos="1428"/>
              </w:tabs>
              <w:spacing w:before="0"/>
              <w:rPr>
                <w:b/>
                <w:sz w:val="22"/>
                <w:szCs w:val="22"/>
              </w:rPr>
            </w:pPr>
          </w:p>
        </w:tc>
      </w:tr>
      <w:tr w:rsidR="00A93CDF" w:rsidRPr="00745FC5" w14:paraId="25EA7E96" w14:textId="77777777" w:rsidTr="00DB41EC">
        <w:trPr>
          <w:gridAfter w:val="1"/>
          <w:wAfter w:w="6415" w:type="dxa"/>
        </w:trPr>
        <w:tc>
          <w:tcPr>
            <w:tcW w:w="0" w:type="auto"/>
            <w:shd w:val="clear" w:color="auto" w:fill="auto"/>
          </w:tcPr>
          <w:p w14:paraId="786D3189" w14:textId="6819B4BA" w:rsidR="006832AA" w:rsidRPr="00745FC5" w:rsidRDefault="006832AA" w:rsidP="006832AA">
            <w:pPr>
              <w:pStyle w:val="Itemlevel1"/>
              <w:tabs>
                <w:tab w:val="clear" w:pos="1134"/>
                <w:tab w:val="left" w:pos="952"/>
              </w:tabs>
              <w:spacing w:before="0"/>
              <w:rPr>
                <w:sz w:val="22"/>
                <w:szCs w:val="22"/>
              </w:rPr>
            </w:pPr>
            <w:r w:rsidRPr="00745FC5">
              <w:rPr>
                <w:sz w:val="22"/>
                <w:szCs w:val="22"/>
              </w:rPr>
              <w:lastRenderedPageBreak/>
              <w:t>2</w:t>
            </w:r>
            <w:r>
              <w:rPr>
                <w:sz w:val="22"/>
                <w:szCs w:val="22"/>
              </w:rPr>
              <w:t>1</w:t>
            </w:r>
            <w:r w:rsidRPr="00745FC5">
              <w:rPr>
                <w:sz w:val="22"/>
                <w:szCs w:val="22"/>
              </w:rPr>
              <w:t>/PC/</w:t>
            </w:r>
            <w:r>
              <w:rPr>
                <w:sz w:val="22"/>
                <w:szCs w:val="22"/>
              </w:rPr>
              <w:t>18</w:t>
            </w:r>
          </w:p>
        </w:tc>
        <w:tc>
          <w:tcPr>
            <w:tcW w:w="8506" w:type="dxa"/>
            <w:shd w:val="clear" w:color="auto" w:fill="auto"/>
          </w:tcPr>
          <w:p w14:paraId="10125DBE" w14:textId="77777777" w:rsidR="006832AA" w:rsidRPr="00F37714" w:rsidRDefault="006832AA" w:rsidP="006832AA">
            <w:pPr>
              <w:pStyle w:val="Itemlevel1"/>
              <w:tabs>
                <w:tab w:val="clear" w:pos="1134"/>
                <w:tab w:val="left" w:pos="952"/>
                <w:tab w:val="left" w:pos="1428"/>
              </w:tabs>
              <w:spacing w:before="0"/>
              <w:ind w:left="483" w:hanging="483"/>
              <w:rPr>
                <w:b/>
                <w:sz w:val="22"/>
                <w:szCs w:val="22"/>
              </w:rPr>
            </w:pPr>
            <w:r w:rsidRPr="00F37714">
              <w:rPr>
                <w:b/>
                <w:sz w:val="22"/>
                <w:szCs w:val="22"/>
              </w:rPr>
              <w:t xml:space="preserve">Correspondence Items </w:t>
            </w:r>
          </w:p>
          <w:p w14:paraId="2BA2F700" w14:textId="77777777" w:rsidR="006832AA" w:rsidRPr="00F37714" w:rsidRDefault="006832AA" w:rsidP="006832AA">
            <w:pPr>
              <w:pStyle w:val="Itemlevel1"/>
              <w:tabs>
                <w:tab w:val="clear" w:pos="1134"/>
                <w:tab w:val="left" w:pos="952"/>
                <w:tab w:val="left" w:pos="1428"/>
              </w:tabs>
              <w:spacing w:before="0"/>
              <w:ind w:left="483" w:hanging="483"/>
              <w:rPr>
                <w:b/>
                <w:sz w:val="22"/>
                <w:szCs w:val="22"/>
              </w:rPr>
            </w:pPr>
          </w:p>
        </w:tc>
      </w:tr>
      <w:tr w:rsidR="00A93CDF" w:rsidRPr="00745FC5" w14:paraId="45B60F94" w14:textId="77777777" w:rsidTr="00DB41EC">
        <w:trPr>
          <w:gridAfter w:val="1"/>
          <w:wAfter w:w="6415" w:type="dxa"/>
        </w:trPr>
        <w:tc>
          <w:tcPr>
            <w:tcW w:w="0" w:type="auto"/>
            <w:shd w:val="clear" w:color="auto" w:fill="auto"/>
          </w:tcPr>
          <w:p w14:paraId="30071430" w14:textId="77777777" w:rsidR="006832AA" w:rsidRPr="00B67DE5" w:rsidRDefault="006832AA" w:rsidP="006832AA">
            <w:pPr>
              <w:pStyle w:val="Itemlevel1"/>
              <w:tabs>
                <w:tab w:val="clear" w:pos="1134"/>
                <w:tab w:val="left" w:pos="952"/>
              </w:tabs>
              <w:spacing w:before="0"/>
              <w:rPr>
                <w:sz w:val="22"/>
                <w:szCs w:val="22"/>
              </w:rPr>
            </w:pPr>
          </w:p>
        </w:tc>
        <w:tc>
          <w:tcPr>
            <w:tcW w:w="8506" w:type="dxa"/>
            <w:shd w:val="clear" w:color="auto" w:fill="auto"/>
          </w:tcPr>
          <w:p w14:paraId="1A9E4B28" w14:textId="00167FD9" w:rsidR="006832AA" w:rsidRPr="00F37714" w:rsidRDefault="006832AA" w:rsidP="006832AA">
            <w:pPr>
              <w:pStyle w:val="Itemlevel1"/>
              <w:tabs>
                <w:tab w:val="clear" w:pos="1134"/>
                <w:tab w:val="left" w:pos="952"/>
                <w:tab w:val="left" w:pos="1428"/>
              </w:tabs>
              <w:spacing w:before="0"/>
              <w:rPr>
                <w:b/>
                <w:bCs/>
                <w:sz w:val="22"/>
                <w:szCs w:val="22"/>
              </w:rPr>
            </w:pPr>
            <w:r>
              <w:rPr>
                <w:sz w:val="22"/>
                <w:szCs w:val="22"/>
              </w:rPr>
              <w:t>1</w:t>
            </w:r>
            <w:r w:rsidRPr="00F37714">
              <w:rPr>
                <w:sz w:val="22"/>
                <w:szCs w:val="22"/>
              </w:rPr>
              <w:t>8.1</w:t>
            </w:r>
            <w:r w:rsidRPr="00F37714">
              <w:rPr>
                <w:b/>
                <w:bCs/>
                <w:sz w:val="22"/>
                <w:szCs w:val="22"/>
              </w:rPr>
              <w:t xml:space="preserve"> </w:t>
            </w:r>
            <w:r>
              <w:rPr>
                <w:b/>
                <w:bCs/>
                <w:sz w:val="22"/>
                <w:szCs w:val="22"/>
              </w:rPr>
              <w:t xml:space="preserve">Application for Goods Vehicle Operator </w:t>
            </w:r>
            <w:proofErr w:type="spellStart"/>
            <w:r>
              <w:rPr>
                <w:b/>
                <w:bCs/>
                <w:sz w:val="22"/>
                <w:szCs w:val="22"/>
              </w:rPr>
              <w:t>Licence</w:t>
            </w:r>
            <w:proofErr w:type="spellEnd"/>
            <w:r>
              <w:rPr>
                <w:b/>
                <w:bCs/>
                <w:sz w:val="22"/>
                <w:szCs w:val="22"/>
              </w:rPr>
              <w:t xml:space="preserve"> </w:t>
            </w:r>
            <w:r w:rsidRPr="00F37714">
              <w:rPr>
                <w:b/>
                <w:bCs/>
                <w:sz w:val="22"/>
                <w:szCs w:val="22"/>
              </w:rPr>
              <w:t xml:space="preserve">  </w:t>
            </w:r>
          </w:p>
        </w:tc>
      </w:tr>
      <w:tr w:rsidR="00A93CDF" w:rsidRPr="00745FC5" w14:paraId="554A5371" w14:textId="77777777" w:rsidTr="00DB41EC">
        <w:trPr>
          <w:gridAfter w:val="1"/>
          <w:wAfter w:w="6415" w:type="dxa"/>
        </w:trPr>
        <w:tc>
          <w:tcPr>
            <w:tcW w:w="0" w:type="auto"/>
            <w:shd w:val="clear" w:color="auto" w:fill="auto"/>
          </w:tcPr>
          <w:p w14:paraId="748076A1" w14:textId="77777777" w:rsidR="006832AA" w:rsidRPr="00B67DE5" w:rsidRDefault="006832AA" w:rsidP="006832AA">
            <w:pPr>
              <w:pStyle w:val="Itemlevel1"/>
              <w:tabs>
                <w:tab w:val="clear" w:pos="1134"/>
                <w:tab w:val="left" w:pos="952"/>
              </w:tabs>
              <w:spacing w:before="0"/>
              <w:rPr>
                <w:sz w:val="22"/>
                <w:szCs w:val="22"/>
              </w:rPr>
            </w:pPr>
          </w:p>
        </w:tc>
        <w:tc>
          <w:tcPr>
            <w:tcW w:w="8506" w:type="dxa"/>
            <w:shd w:val="clear" w:color="auto" w:fill="auto"/>
          </w:tcPr>
          <w:p w14:paraId="7F5404D5" w14:textId="6471D9B9" w:rsidR="00A93CDF" w:rsidRPr="00F37714" w:rsidRDefault="006832AA" w:rsidP="0057627E">
            <w:pPr>
              <w:pStyle w:val="Itemlevel1"/>
              <w:tabs>
                <w:tab w:val="clear" w:pos="1134"/>
                <w:tab w:val="left" w:pos="952"/>
                <w:tab w:val="left" w:pos="1428"/>
              </w:tabs>
              <w:spacing w:before="0"/>
              <w:rPr>
                <w:bCs/>
                <w:sz w:val="22"/>
                <w:szCs w:val="22"/>
              </w:rPr>
            </w:pPr>
            <w:r w:rsidRPr="00A93CDF">
              <w:rPr>
                <w:bCs/>
                <w:sz w:val="22"/>
                <w:szCs w:val="22"/>
              </w:rPr>
              <w:t xml:space="preserve">An e-mail from </w:t>
            </w:r>
            <w:r w:rsidRPr="00A93CDF">
              <w:rPr>
                <w:sz w:val="22"/>
                <w:szCs w:val="22"/>
              </w:rPr>
              <w:t xml:space="preserve">Wokingham Borough Council </w:t>
            </w:r>
            <w:r w:rsidR="00AA2FF5">
              <w:rPr>
                <w:sz w:val="22"/>
                <w:szCs w:val="22"/>
              </w:rPr>
              <w:t>advising SPC</w:t>
            </w:r>
            <w:r w:rsidRPr="00A93CDF">
              <w:rPr>
                <w:sz w:val="22"/>
                <w:szCs w:val="22"/>
              </w:rPr>
              <w:t xml:space="preserve"> a</w:t>
            </w:r>
            <w:r w:rsidR="00AA2FF5">
              <w:rPr>
                <w:sz w:val="22"/>
                <w:szCs w:val="22"/>
              </w:rPr>
              <w:t>n application for a</w:t>
            </w:r>
            <w:r w:rsidRPr="00A93CDF">
              <w:rPr>
                <w:sz w:val="22"/>
                <w:szCs w:val="22"/>
              </w:rPr>
              <w:t xml:space="preserve"> Goods Vehicle Operators License for Jay Jnr Utilities Limited </w:t>
            </w:r>
            <w:r w:rsidRPr="00A93CDF">
              <w:rPr>
                <w:bCs/>
                <w:sz w:val="22"/>
                <w:szCs w:val="22"/>
              </w:rPr>
              <w:t xml:space="preserve">was </w:t>
            </w:r>
            <w:r w:rsidRPr="00A93CDF">
              <w:rPr>
                <w:b/>
                <w:sz w:val="22"/>
                <w:szCs w:val="22"/>
              </w:rPr>
              <w:t>NOTED</w:t>
            </w:r>
            <w:r w:rsidRPr="00A93CDF">
              <w:rPr>
                <w:bCs/>
                <w:sz w:val="22"/>
                <w:szCs w:val="22"/>
              </w:rPr>
              <w:t xml:space="preserve">. </w:t>
            </w:r>
          </w:p>
        </w:tc>
      </w:tr>
      <w:tr w:rsidR="00A93CDF" w:rsidRPr="00745FC5" w14:paraId="37182A8E" w14:textId="77777777" w:rsidTr="00DB41EC">
        <w:trPr>
          <w:gridAfter w:val="1"/>
          <w:wAfter w:w="6415" w:type="dxa"/>
        </w:trPr>
        <w:tc>
          <w:tcPr>
            <w:tcW w:w="0" w:type="auto"/>
            <w:shd w:val="clear" w:color="auto" w:fill="auto"/>
          </w:tcPr>
          <w:p w14:paraId="1F6FFDD4" w14:textId="77777777" w:rsidR="006832AA" w:rsidRPr="00B67DE5" w:rsidRDefault="006832AA" w:rsidP="006832AA">
            <w:pPr>
              <w:pStyle w:val="Itemlevel1"/>
              <w:tabs>
                <w:tab w:val="clear" w:pos="1134"/>
                <w:tab w:val="left" w:pos="952"/>
              </w:tabs>
              <w:spacing w:before="0"/>
              <w:rPr>
                <w:sz w:val="22"/>
                <w:szCs w:val="22"/>
              </w:rPr>
            </w:pPr>
          </w:p>
        </w:tc>
        <w:tc>
          <w:tcPr>
            <w:tcW w:w="8506" w:type="dxa"/>
            <w:shd w:val="clear" w:color="auto" w:fill="auto"/>
          </w:tcPr>
          <w:p w14:paraId="26697772" w14:textId="77777777" w:rsidR="006832AA" w:rsidRPr="00F37714" w:rsidRDefault="006832AA" w:rsidP="006832AA">
            <w:pPr>
              <w:pStyle w:val="Itemlevel1"/>
              <w:tabs>
                <w:tab w:val="clear" w:pos="1134"/>
                <w:tab w:val="left" w:pos="952"/>
                <w:tab w:val="left" w:pos="1428"/>
              </w:tabs>
              <w:spacing w:before="0"/>
              <w:rPr>
                <w:bCs/>
                <w:sz w:val="22"/>
                <w:szCs w:val="22"/>
              </w:rPr>
            </w:pPr>
          </w:p>
        </w:tc>
      </w:tr>
      <w:tr w:rsidR="00A93CDF" w:rsidRPr="00745FC5" w14:paraId="6F32523D" w14:textId="77777777" w:rsidTr="00DB41EC">
        <w:trPr>
          <w:gridAfter w:val="1"/>
          <w:wAfter w:w="6415" w:type="dxa"/>
        </w:trPr>
        <w:tc>
          <w:tcPr>
            <w:tcW w:w="0" w:type="auto"/>
            <w:shd w:val="clear" w:color="auto" w:fill="auto"/>
          </w:tcPr>
          <w:p w14:paraId="352550C5" w14:textId="77777777" w:rsidR="006832AA" w:rsidRPr="00B67DE5" w:rsidRDefault="006832AA" w:rsidP="006832AA">
            <w:pPr>
              <w:pStyle w:val="Itemlevel1"/>
              <w:tabs>
                <w:tab w:val="clear" w:pos="1134"/>
                <w:tab w:val="left" w:pos="952"/>
              </w:tabs>
              <w:spacing w:before="0"/>
              <w:rPr>
                <w:sz w:val="22"/>
                <w:szCs w:val="22"/>
              </w:rPr>
            </w:pPr>
          </w:p>
        </w:tc>
        <w:tc>
          <w:tcPr>
            <w:tcW w:w="8506" w:type="dxa"/>
            <w:shd w:val="clear" w:color="auto" w:fill="auto"/>
          </w:tcPr>
          <w:p w14:paraId="376D17AE" w14:textId="2B967047" w:rsidR="006832AA" w:rsidRPr="00853F5E" w:rsidRDefault="006832AA" w:rsidP="006832AA">
            <w:pPr>
              <w:pStyle w:val="Itemlevel1"/>
              <w:tabs>
                <w:tab w:val="clear" w:pos="1134"/>
                <w:tab w:val="left" w:pos="952"/>
                <w:tab w:val="left" w:pos="1428"/>
              </w:tabs>
              <w:spacing w:before="0"/>
              <w:rPr>
                <w:b/>
                <w:sz w:val="22"/>
                <w:szCs w:val="22"/>
              </w:rPr>
            </w:pPr>
            <w:r>
              <w:rPr>
                <w:bCs/>
                <w:sz w:val="22"/>
                <w:szCs w:val="22"/>
              </w:rPr>
              <w:t>1</w:t>
            </w:r>
            <w:r w:rsidRPr="00F37714">
              <w:rPr>
                <w:bCs/>
                <w:sz w:val="22"/>
                <w:szCs w:val="22"/>
              </w:rPr>
              <w:t xml:space="preserve">8.2 </w:t>
            </w:r>
            <w:r>
              <w:rPr>
                <w:b/>
                <w:sz w:val="22"/>
                <w:szCs w:val="22"/>
              </w:rPr>
              <w:t xml:space="preserve">Proposed Incinerator Plant </w:t>
            </w:r>
          </w:p>
        </w:tc>
      </w:tr>
      <w:tr w:rsidR="00A93CDF" w:rsidRPr="00745FC5" w14:paraId="09BA2740" w14:textId="77777777" w:rsidTr="00DB41EC">
        <w:trPr>
          <w:gridAfter w:val="1"/>
          <w:wAfter w:w="6415" w:type="dxa"/>
        </w:trPr>
        <w:tc>
          <w:tcPr>
            <w:tcW w:w="0" w:type="auto"/>
            <w:shd w:val="clear" w:color="auto" w:fill="auto"/>
          </w:tcPr>
          <w:p w14:paraId="7889DACE" w14:textId="77777777" w:rsidR="006832AA" w:rsidRPr="00B67DE5" w:rsidRDefault="006832AA" w:rsidP="006832AA">
            <w:pPr>
              <w:pStyle w:val="Itemlevel1"/>
              <w:tabs>
                <w:tab w:val="clear" w:pos="1134"/>
                <w:tab w:val="left" w:pos="952"/>
              </w:tabs>
              <w:spacing w:before="0"/>
              <w:rPr>
                <w:sz w:val="22"/>
                <w:szCs w:val="22"/>
              </w:rPr>
            </w:pPr>
          </w:p>
        </w:tc>
        <w:tc>
          <w:tcPr>
            <w:tcW w:w="8506" w:type="dxa"/>
            <w:shd w:val="clear" w:color="auto" w:fill="auto"/>
          </w:tcPr>
          <w:p w14:paraId="6A72D51D" w14:textId="21A481B8" w:rsidR="00AA2FF5" w:rsidRDefault="00AA2FF5" w:rsidP="006832AA">
            <w:pPr>
              <w:pStyle w:val="Itemlevel1"/>
              <w:tabs>
                <w:tab w:val="clear" w:pos="1134"/>
                <w:tab w:val="left" w:pos="952"/>
                <w:tab w:val="left" w:pos="1428"/>
              </w:tabs>
              <w:spacing w:before="0"/>
              <w:rPr>
                <w:bCs/>
                <w:sz w:val="22"/>
                <w:szCs w:val="22"/>
              </w:rPr>
            </w:pPr>
            <w:r>
              <w:rPr>
                <w:bCs/>
                <w:sz w:val="22"/>
                <w:szCs w:val="22"/>
              </w:rPr>
              <w:t xml:space="preserve">18.2.1 The application from J </w:t>
            </w:r>
            <w:proofErr w:type="spellStart"/>
            <w:r>
              <w:rPr>
                <w:bCs/>
                <w:sz w:val="22"/>
                <w:szCs w:val="22"/>
              </w:rPr>
              <w:t>Mould</w:t>
            </w:r>
            <w:proofErr w:type="spellEnd"/>
            <w:r>
              <w:rPr>
                <w:bCs/>
                <w:sz w:val="22"/>
                <w:szCs w:val="22"/>
              </w:rPr>
              <w:t xml:space="preserve"> to West Berkshire Council for an incineration plant was </w:t>
            </w:r>
            <w:r w:rsidRPr="0057627E">
              <w:rPr>
                <w:b/>
                <w:sz w:val="22"/>
                <w:szCs w:val="22"/>
              </w:rPr>
              <w:t>NOTED</w:t>
            </w:r>
          </w:p>
          <w:p w14:paraId="495DBFED" w14:textId="77777777" w:rsidR="00AA2FF5" w:rsidRDefault="00AA2FF5" w:rsidP="006832AA">
            <w:pPr>
              <w:pStyle w:val="Itemlevel1"/>
              <w:tabs>
                <w:tab w:val="clear" w:pos="1134"/>
                <w:tab w:val="left" w:pos="952"/>
                <w:tab w:val="left" w:pos="1428"/>
              </w:tabs>
              <w:spacing w:before="0"/>
              <w:rPr>
                <w:bCs/>
                <w:sz w:val="22"/>
                <w:szCs w:val="22"/>
              </w:rPr>
            </w:pPr>
          </w:p>
          <w:p w14:paraId="36C680E3" w14:textId="6DCDE24A" w:rsidR="00AB372D" w:rsidRDefault="00AA2FF5" w:rsidP="006832AA">
            <w:pPr>
              <w:pStyle w:val="Itemlevel1"/>
              <w:tabs>
                <w:tab w:val="clear" w:pos="1134"/>
                <w:tab w:val="left" w:pos="952"/>
                <w:tab w:val="left" w:pos="1428"/>
              </w:tabs>
              <w:spacing w:before="0"/>
              <w:rPr>
                <w:bCs/>
                <w:sz w:val="22"/>
                <w:szCs w:val="22"/>
              </w:rPr>
            </w:pPr>
            <w:r>
              <w:rPr>
                <w:bCs/>
                <w:sz w:val="22"/>
                <w:szCs w:val="22"/>
              </w:rPr>
              <w:t xml:space="preserve">18.2.2 </w:t>
            </w:r>
            <w:r w:rsidR="00AB372D">
              <w:rPr>
                <w:bCs/>
                <w:sz w:val="22"/>
                <w:szCs w:val="22"/>
              </w:rPr>
              <w:t>The Clerk undertook to submit an o</w:t>
            </w:r>
            <w:r w:rsidR="000F0ED7">
              <w:rPr>
                <w:bCs/>
                <w:sz w:val="22"/>
                <w:szCs w:val="22"/>
              </w:rPr>
              <w:t>bject</w:t>
            </w:r>
            <w:r w:rsidR="00AB372D">
              <w:rPr>
                <w:bCs/>
                <w:sz w:val="22"/>
                <w:szCs w:val="22"/>
              </w:rPr>
              <w:t xml:space="preserve">ion </w:t>
            </w:r>
            <w:r w:rsidR="000F0ED7">
              <w:rPr>
                <w:bCs/>
                <w:sz w:val="22"/>
                <w:szCs w:val="22"/>
              </w:rPr>
              <w:t>to the proposed incinerator</w:t>
            </w:r>
            <w:r w:rsidR="00AB372D">
              <w:rPr>
                <w:bCs/>
                <w:sz w:val="22"/>
                <w:szCs w:val="22"/>
              </w:rPr>
              <w:t xml:space="preserve"> on the following basis:</w:t>
            </w:r>
          </w:p>
          <w:p w14:paraId="78F1C2DF" w14:textId="77777777" w:rsidR="00EB66B7" w:rsidRDefault="00EB66B7" w:rsidP="006832AA">
            <w:pPr>
              <w:pStyle w:val="Itemlevel1"/>
              <w:tabs>
                <w:tab w:val="clear" w:pos="1134"/>
                <w:tab w:val="left" w:pos="952"/>
                <w:tab w:val="left" w:pos="1428"/>
              </w:tabs>
              <w:spacing w:before="0"/>
              <w:rPr>
                <w:bCs/>
                <w:sz w:val="22"/>
                <w:szCs w:val="22"/>
              </w:rPr>
            </w:pPr>
          </w:p>
          <w:p w14:paraId="0AA428BA" w14:textId="75DDEA87" w:rsidR="00027FC7" w:rsidRDefault="00AB372D" w:rsidP="00EB66B7">
            <w:pPr>
              <w:pStyle w:val="Itemlevel1"/>
              <w:numPr>
                <w:ilvl w:val="0"/>
                <w:numId w:val="45"/>
              </w:numPr>
              <w:tabs>
                <w:tab w:val="clear" w:pos="1134"/>
                <w:tab w:val="left" w:pos="1063"/>
                <w:tab w:val="left" w:pos="1428"/>
              </w:tabs>
              <w:spacing w:before="0"/>
              <w:ind w:left="1063"/>
              <w:rPr>
                <w:bCs/>
                <w:sz w:val="22"/>
                <w:szCs w:val="22"/>
              </w:rPr>
            </w:pPr>
            <w:r>
              <w:rPr>
                <w:bCs/>
                <w:sz w:val="22"/>
                <w:szCs w:val="22"/>
              </w:rPr>
              <w:t xml:space="preserve">The </w:t>
            </w:r>
            <w:r w:rsidR="000F0ED7">
              <w:rPr>
                <w:bCs/>
                <w:sz w:val="22"/>
                <w:szCs w:val="22"/>
              </w:rPr>
              <w:t>excessive amount of vehicle movement through the parish</w:t>
            </w:r>
            <w:r w:rsidR="00027FC7">
              <w:rPr>
                <w:bCs/>
                <w:sz w:val="22"/>
                <w:szCs w:val="22"/>
              </w:rPr>
              <w:t xml:space="preserve"> on unsuitable roads. </w:t>
            </w:r>
          </w:p>
          <w:p w14:paraId="37310CBF" w14:textId="77777777" w:rsidR="00AB372D" w:rsidRDefault="00027FC7" w:rsidP="00EB66B7">
            <w:pPr>
              <w:pStyle w:val="Itemlevel1"/>
              <w:numPr>
                <w:ilvl w:val="0"/>
                <w:numId w:val="45"/>
              </w:numPr>
              <w:tabs>
                <w:tab w:val="clear" w:pos="1134"/>
                <w:tab w:val="left" w:pos="1063"/>
                <w:tab w:val="left" w:pos="1428"/>
              </w:tabs>
              <w:spacing w:before="0"/>
              <w:ind w:left="1063"/>
              <w:rPr>
                <w:bCs/>
                <w:sz w:val="22"/>
                <w:szCs w:val="22"/>
              </w:rPr>
            </w:pPr>
            <w:r>
              <w:rPr>
                <w:bCs/>
                <w:sz w:val="22"/>
                <w:szCs w:val="22"/>
              </w:rPr>
              <w:t>Importation of waste from other parts of country</w:t>
            </w:r>
            <w:r w:rsidR="00AB372D">
              <w:rPr>
                <w:bCs/>
                <w:sz w:val="22"/>
                <w:szCs w:val="22"/>
              </w:rPr>
              <w:t xml:space="preserve"> which was</w:t>
            </w:r>
            <w:r>
              <w:rPr>
                <w:bCs/>
                <w:sz w:val="22"/>
                <w:szCs w:val="22"/>
              </w:rPr>
              <w:t xml:space="preserve"> against national policy</w:t>
            </w:r>
          </w:p>
          <w:p w14:paraId="5B9BF95C" w14:textId="0A771689" w:rsidR="006832AA" w:rsidRPr="00EB66B7" w:rsidRDefault="00027FC7" w:rsidP="006832AA">
            <w:pPr>
              <w:pStyle w:val="Itemlevel1"/>
              <w:numPr>
                <w:ilvl w:val="0"/>
                <w:numId w:val="45"/>
              </w:numPr>
              <w:tabs>
                <w:tab w:val="clear" w:pos="1134"/>
                <w:tab w:val="left" w:pos="1063"/>
                <w:tab w:val="left" w:pos="1428"/>
              </w:tabs>
              <w:spacing w:before="0"/>
              <w:ind w:left="1063"/>
              <w:rPr>
                <w:bCs/>
                <w:sz w:val="22"/>
                <w:szCs w:val="22"/>
              </w:rPr>
            </w:pPr>
            <w:r w:rsidRPr="00AB372D">
              <w:rPr>
                <w:bCs/>
                <w:sz w:val="22"/>
                <w:szCs w:val="22"/>
              </w:rPr>
              <w:t>Fu</w:t>
            </w:r>
            <w:r w:rsidR="000F0ED7" w:rsidRPr="00AB372D">
              <w:rPr>
                <w:bCs/>
                <w:sz w:val="22"/>
                <w:szCs w:val="22"/>
              </w:rPr>
              <w:t>mes</w:t>
            </w:r>
            <w:r w:rsidR="00AB372D">
              <w:rPr>
                <w:bCs/>
                <w:sz w:val="22"/>
                <w:szCs w:val="22"/>
              </w:rPr>
              <w:t xml:space="preserve"> from the incinerator travelling over </w:t>
            </w:r>
            <w:r w:rsidRPr="00AB372D">
              <w:rPr>
                <w:bCs/>
                <w:sz w:val="22"/>
                <w:szCs w:val="22"/>
              </w:rPr>
              <w:t xml:space="preserve">South West Reading </w:t>
            </w:r>
            <w:r w:rsidR="00FA0660">
              <w:rPr>
                <w:bCs/>
                <w:sz w:val="22"/>
                <w:szCs w:val="22"/>
              </w:rPr>
              <w:t xml:space="preserve">and Shinfield Parish </w:t>
            </w:r>
          </w:p>
        </w:tc>
      </w:tr>
      <w:tr w:rsidR="00A93CDF" w:rsidRPr="00745FC5" w14:paraId="5E2E8AF8" w14:textId="77777777" w:rsidTr="00DB41EC">
        <w:trPr>
          <w:gridAfter w:val="1"/>
          <w:wAfter w:w="6415" w:type="dxa"/>
        </w:trPr>
        <w:tc>
          <w:tcPr>
            <w:tcW w:w="0" w:type="auto"/>
            <w:shd w:val="clear" w:color="auto" w:fill="auto"/>
          </w:tcPr>
          <w:p w14:paraId="3F601E13" w14:textId="77777777" w:rsidR="006832AA" w:rsidRPr="00B67DE5" w:rsidRDefault="006832AA" w:rsidP="006832AA">
            <w:pPr>
              <w:pStyle w:val="Itemlevel1"/>
              <w:tabs>
                <w:tab w:val="clear" w:pos="1134"/>
                <w:tab w:val="left" w:pos="952"/>
              </w:tabs>
              <w:spacing w:before="0"/>
              <w:rPr>
                <w:sz w:val="22"/>
                <w:szCs w:val="22"/>
              </w:rPr>
            </w:pPr>
          </w:p>
        </w:tc>
        <w:tc>
          <w:tcPr>
            <w:tcW w:w="8506" w:type="dxa"/>
            <w:shd w:val="clear" w:color="auto" w:fill="auto"/>
          </w:tcPr>
          <w:p w14:paraId="656E93F2" w14:textId="77777777" w:rsidR="006832AA" w:rsidRDefault="006832AA" w:rsidP="006832AA">
            <w:pPr>
              <w:pStyle w:val="Itemlevel1"/>
              <w:tabs>
                <w:tab w:val="clear" w:pos="1134"/>
                <w:tab w:val="left" w:pos="952"/>
                <w:tab w:val="left" w:pos="1428"/>
              </w:tabs>
              <w:spacing w:before="0"/>
              <w:rPr>
                <w:bCs/>
                <w:sz w:val="22"/>
                <w:szCs w:val="22"/>
              </w:rPr>
            </w:pPr>
          </w:p>
        </w:tc>
      </w:tr>
      <w:tr w:rsidR="00A93CDF" w:rsidRPr="00745FC5" w14:paraId="209BB577" w14:textId="77777777" w:rsidTr="00DB41EC">
        <w:trPr>
          <w:gridAfter w:val="1"/>
          <w:wAfter w:w="6415" w:type="dxa"/>
        </w:trPr>
        <w:tc>
          <w:tcPr>
            <w:tcW w:w="0" w:type="auto"/>
            <w:shd w:val="clear" w:color="auto" w:fill="auto"/>
          </w:tcPr>
          <w:p w14:paraId="45807A26" w14:textId="77777777" w:rsidR="006832AA" w:rsidRPr="00B67DE5" w:rsidRDefault="006832AA" w:rsidP="006832AA">
            <w:pPr>
              <w:pStyle w:val="Itemlevel1"/>
              <w:tabs>
                <w:tab w:val="clear" w:pos="1134"/>
                <w:tab w:val="left" w:pos="952"/>
              </w:tabs>
              <w:spacing w:before="0"/>
              <w:rPr>
                <w:sz w:val="22"/>
                <w:szCs w:val="22"/>
              </w:rPr>
            </w:pPr>
          </w:p>
        </w:tc>
        <w:tc>
          <w:tcPr>
            <w:tcW w:w="8506" w:type="dxa"/>
            <w:shd w:val="clear" w:color="auto" w:fill="auto"/>
          </w:tcPr>
          <w:p w14:paraId="6CDACA9C" w14:textId="5036D8CE" w:rsidR="006832AA" w:rsidRPr="00B67DE5" w:rsidRDefault="006832AA" w:rsidP="006832AA">
            <w:pPr>
              <w:pStyle w:val="Itemlevel1"/>
              <w:tabs>
                <w:tab w:val="clear" w:pos="1134"/>
                <w:tab w:val="left" w:pos="952"/>
                <w:tab w:val="left" w:pos="1428"/>
              </w:tabs>
              <w:spacing w:before="0"/>
              <w:rPr>
                <w:bCs/>
                <w:sz w:val="22"/>
                <w:szCs w:val="22"/>
              </w:rPr>
            </w:pPr>
            <w:r>
              <w:rPr>
                <w:bCs/>
                <w:sz w:val="22"/>
                <w:szCs w:val="22"/>
              </w:rPr>
              <w:t xml:space="preserve">18.3 </w:t>
            </w:r>
            <w:r w:rsidR="00AB372D" w:rsidRPr="00EB66B7">
              <w:rPr>
                <w:b/>
                <w:sz w:val="22"/>
                <w:szCs w:val="22"/>
              </w:rPr>
              <w:t xml:space="preserve">Article </w:t>
            </w:r>
            <w:r w:rsidR="00EB66B7" w:rsidRPr="00EB66B7">
              <w:rPr>
                <w:b/>
                <w:sz w:val="22"/>
                <w:szCs w:val="22"/>
              </w:rPr>
              <w:t>on</w:t>
            </w:r>
            <w:r w:rsidR="00EB66B7">
              <w:rPr>
                <w:bCs/>
                <w:sz w:val="22"/>
                <w:szCs w:val="22"/>
              </w:rPr>
              <w:t xml:space="preserve"> </w:t>
            </w:r>
            <w:r w:rsidRPr="00206889">
              <w:rPr>
                <w:b/>
                <w:sz w:val="22"/>
                <w:szCs w:val="22"/>
              </w:rPr>
              <w:t>Speeding in Grazeley</w:t>
            </w:r>
            <w:r>
              <w:rPr>
                <w:bCs/>
                <w:sz w:val="22"/>
                <w:szCs w:val="22"/>
              </w:rPr>
              <w:t xml:space="preserve"> </w:t>
            </w:r>
          </w:p>
        </w:tc>
      </w:tr>
      <w:tr w:rsidR="00A93CDF" w:rsidRPr="00745FC5" w14:paraId="146FF087" w14:textId="77777777" w:rsidTr="00DB41EC">
        <w:trPr>
          <w:gridAfter w:val="1"/>
          <w:wAfter w:w="6415" w:type="dxa"/>
        </w:trPr>
        <w:tc>
          <w:tcPr>
            <w:tcW w:w="0" w:type="auto"/>
            <w:shd w:val="clear" w:color="auto" w:fill="auto"/>
          </w:tcPr>
          <w:p w14:paraId="108D5433" w14:textId="77777777" w:rsidR="006832AA" w:rsidRPr="00B67DE5" w:rsidRDefault="006832AA" w:rsidP="006832AA">
            <w:pPr>
              <w:pStyle w:val="Itemlevel1"/>
              <w:tabs>
                <w:tab w:val="clear" w:pos="1134"/>
                <w:tab w:val="left" w:pos="952"/>
              </w:tabs>
              <w:spacing w:before="0"/>
              <w:rPr>
                <w:sz w:val="22"/>
                <w:szCs w:val="22"/>
              </w:rPr>
            </w:pPr>
          </w:p>
        </w:tc>
        <w:tc>
          <w:tcPr>
            <w:tcW w:w="8506" w:type="dxa"/>
            <w:shd w:val="clear" w:color="auto" w:fill="auto"/>
          </w:tcPr>
          <w:p w14:paraId="79BAF5AD" w14:textId="3DF858B1" w:rsidR="006832AA" w:rsidRPr="00B67DE5" w:rsidRDefault="00FF77D7" w:rsidP="006832AA">
            <w:pPr>
              <w:pStyle w:val="Itemlevel1"/>
              <w:tabs>
                <w:tab w:val="clear" w:pos="1134"/>
                <w:tab w:val="left" w:pos="952"/>
                <w:tab w:val="left" w:pos="1428"/>
              </w:tabs>
              <w:spacing w:before="0"/>
              <w:rPr>
                <w:bCs/>
                <w:sz w:val="22"/>
                <w:szCs w:val="22"/>
              </w:rPr>
            </w:pPr>
            <w:r>
              <w:rPr>
                <w:bCs/>
                <w:sz w:val="22"/>
                <w:szCs w:val="22"/>
              </w:rPr>
              <w:t xml:space="preserve">The </w:t>
            </w:r>
            <w:r w:rsidR="00AB372D">
              <w:rPr>
                <w:bCs/>
                <w:sz w:val="22"/>
                <w:szCs w:val="22"/>
              </w:rPr>
              <w:t xml:space="preserve">Clerk </w:t>
            </w:r>
            <w:r w:rsidR="00EB66B7">
              <w:rPr>
                <w:bCs/>
                <w:sz w:val="22"/>
                <w:szCs w:val="22"/>
              </w:rPr>
              <w:t xml:space="preserve">undertook </w:t>
            </w:r>
            <w:r w:rsidR="00AB372D">
              <w:rPr>
                <w:bCs/>
                <w:sz w:val="22"/>
                <w:szCs w:val="22"/>
              </w:rPr>
              <w:t xml:space="preserve">to </w:t>
            </w:r>
            <w:r w:rsidR="00EB66B7">
              <w:rPr>
                <w:bCs/>
                <w:sz w:val="22"/>
                <w:szCs w:val="22"/>
              </w:rPr>
              <w:t xml:space="preserve">locate the chevron banners printed previously and </w:t>
            </w:r>
            <w:r w:rsidR="00AB372D">
              <w:rPr>
                <w:bCs/>
                <w:sz w:val="22"/>
                <w:szCs w:val="22"/>
              </w:rPr>
              <w:t xml:space="preserve">write to </w:t>
            </w:r>
            <w:r>
              <w:rPr>
                <w:bCs/>
                <w:sz w:val="22"/>
                <w:szCs w:val="22"/>
              </w:rPr>
              <w:t xml:space="preserve">the </w:t>
            </w:r>
            <w:r w:rsidR="00AB372D">
              <w:rPr>
                <w:bCs/>
                <w:sz w:val="22"/>
                <w:szCs w:val="22"/>
              </w:rPr>
              <w:t>new resident of</w:t>
            </w:r>
            <w:r>
              <w:rPr>
                <w:bCs/>
                <w:sz w:val="22"/>
                <w:szCs w:val="22"/>
              </w:rPr>
              <w:t xml:space="preserve"> the</w:t>
            </w:r>
            <w:r w:rsidR="00AB372D">
              <w:rPr>
                <w:bCs/>
                <w:sz w:val="22"/>
                <w:szCs w:val="22"/>
              </w:rPr>
              <w:t xml:space="preserve"> house</w:t>
            </w:r>
            <w:r w:rsidR="00EB66B7">
              <w:rPr>
                <w:bCs/>
                <w:sz w:val="22"/>
                <w:szCs w:val="22"/>
              </w:rPr>
              <w:t xml:space="preserve"> on Mortimer Road featured in the article </w:t>
            </w:r>
            <w:r w:rsidR="00AB372D">
              <w:rPr>
                <w:bCs/>
                <w:sz w:val="22"/>
                <w:szCs w:val="22"/>
              </w:rPr>
              <w:t xml:space="preserve">to ask if they would like </w:t>
            </w:r>
            <w:r w:rsidR="00EB66B7">
              <w:rPr>
                <w:bCs/>
                <w:sz w:val="22"/>
                <w:szCs w:val="22"/>
              </w:rPr>
              <w:t xml:space="preserve">them mounted outside their property. </w:t>
            </w:r>
            <w:r w:rsidR="00AB372D">
              <w:rPr>
                <w:bCs/>
                <w:sz w:val="22"/>
                <w:szCs w:val="22"/>
              </w:rPr>
              <w:t xml:space="preserve"> </w:t>
            </w:r>
          </w:p>
        </w:tc>
      </w:tr>
      <w:tr w:rsidR="00AB372D" w:rsidRPr="00745FC5" w14:paraId="58DB26F3" w14:textId="77777777" w:rsidTr="00DB41EC">
        <w:trPr>
          <w:gridAfter w:val="1"/>
          <w:wAfter w:w="6415" w:type="dxa"/>
        </w:trPr>
        <w:tc>
          <w:tcPr>
            <w:tcW w:w="0" w:type="auto"/>
            <w:shd w:val="clear" w:color="auto" w:fill="auto"/>
          </w:tcPr>
          <w:p w14:paraId="42232223" w14:textId="77777777" w:rsidR="00AB372D" w:rsidRPr="00B67DE5" w:rsidRDefault="00AB372D" w:rsidP="006832AA">
            <w:pPr>
              <w:pStyle w:val="Itemlevel1"/>
              <w:tabs>
                <w:tab w:val="clear" w:pos="1134"/>
                <w:tab w:val="left" w:pos="952"/>
              </w:tabs>
              <w:spacing w:before="0"/>
              <w:rPr>
                <w:sz w:val="22"/>
                <w:szCs w:val="22"/>
              </w:rPr>
            </w:pPr>
          </w:p>
        </w:tc>
        <w:tc>
          <w:tcPr>
            <w:tcW w:w="8506" w:type="dxa"/>
            <w:shd w:val="clear" w:color="auto" w:fill="auto"/>
          </w:tcPr>
          <w:p w14:paraId="58E15DDF" w14:textId="77777777" w:rsidR="00AB372D" w:rsidRDefault="00AB372D" w:rsidP="006832AA">
            <w:pPr>
              <w:pStyle w:val="Itemlevel1"/>
              <w:tabs>
                <w:tab w:val="clear" w:pos="1134"/>
                <w:tab w:val="left" w:pos="952"/>
                <w:tab w:val="left" w:pos="1428"/>
              </w:tabs>
              <w:spacing w:before="0"/>
              <w:rPr>
                <w:bCs/>
                <w:sz w:val="22"/>
                <w:szCs w:val="22"/>
              </w:rPr>
            </w:pPr>
          </w:p>
        </w:tc>
      </w:tr>
      <w:tr w:rsidR="00A93CDF" w:rsidRPr="00745FC5" w14:paraId="0E5D625C" w14:textId="77777777" w:rsidTr="00DB41EC">
        <w:trPr>
          <w:gridAfter w:val="1"/>
          <w:wAfter w:w="6415" w:type="dxa"/>
        </w:trPr>
        <w:tc>
          <w:tcPr>
            <w:tcW w:w="0" w:type="auto"/>
            <w:shd w:val="clear" w:color="auto" w:fill="auto"/>
          </w:tcPr>
          <w:p w14:paraId="7FEAB835" w14:textId="77777777" w:rsidR="006832AA" w:rsidRPr="00B67DE5" w:rsidRDefault="006832AA" w:rsidP="006832AA">
            <w:pPr>
              <w:pStyle w:val="Itemlevel1"/>
              <w:tabs>
                <w:tab w:val="clear" w:pos="1134"/>
                <w:tab w:val="left" w:pos="952"/>
              </w:tabs>
              <w:spacing w:before="0"/>
              <w:rPr>
                <w:sz w:val="22"/>
                <w:szCs w:val="22"/>
              </w:rPr>
            </w:pPr>
          </w:p>
        </w:tc>
        <w:tc>
          <w:tcPr>
            <w:tcW w:w="8506" w:type="dxa"/>
            <w:shd w:val="clear" w:color="auto" w:fill="auto"/>
          </w:tcPr>
          <w:p w14:paraId="70329039" w14:textId="59979ADC" w:rsidR="006832AA" w:rsidRDefault="00AB372D" w:rsidP="006832AA">
            <w:pPr>
              <w:pStyle w:val="Itemlevel1"/>
              <w:tabs>
                <w:tab w:val="clear" w:pos="1134"/>
                <w:tab w:val="left" w:pos="952"/>
                <w:tab w:val="left" w:pos="1428"/>
              </w:tabs>
              <w:spacing w:before="0"/>
              <w:rPr>
                <w:bCs/>
                <w:sz w:val="22"/>
                <w:szCs w:val="22"/>
              </w:rPr>
            </w:pPr>
            <w:r>
              <w:rPr>
                <w:bCs/>
                <w:sz w:val="22"/>
                <w:szCs w:val="22"/>
              </w:rPr>
              <w:t xml:space="preserve">18.4 </w:t>
            </w:r>
            <w:r w:rsidRPr="00AB372D">
              <w:rPr>
                <w:b/>
                <w:sz w:val="22"/>
                <w:szCs w:val="22"/>
              </w:rPr>
              <w:t>Parklands</w:t>
            </w:r>
          </w:p>
          <w:p w14:paraId="281CD811" w14:textId="065B8898" w:rsidR="00AB372D" w:rsidRDefault="00C2450B" w:rsidP="006832AA">
            <w:pPr>
              <w:pStyle w:val="Itemlevel1"/>
              <w:tabs>
                <w:tab w:val="clear" w:pos="1134"/>
                <w:tab w:val="left" w:pos="952"/>
                <w:tab w:val="left" w:pos="1428"/>
              </w:tabs>
              <w:spacing w:before="0"/>
              <w:rPr>
                <w:bCs/>
                <w:sz w:val="22"/>
                <w:szCs w:val="22"/>
              </w:rPr>
            </w:pPr>
            <w:r>
              <w:rPr>
                <w:bCs/>
                <w:sz w:val="22"/>
                <w:szCs w:val="22"/>
              </w:rPr>
              <w:t xml:space="preserve">It was </w:t>
            </w:r>
            <w:r w:rsidRPr="00C2450B">
              <w:rPr>
                <w:b/>
                <w:sz w:val="22"/>
                <w:szCs w:val="22"/>
              </w:rPr>
              <w:t>NOTED</w:t>
            </w:r>
            <w:r>
              <w:rPr>
                <w:bCs/>
                <w:sz w:val="22"/>
                <w:szCs w:val="22"/>
              </w:rPr>
              <w:t xml:space="preserve"> that work had commenced on the</w:t>
            </w:r>
            <w:r w:rsidR="00AB372D">
              <w:rPr>
                <w:bCs/>
                <w:sz w:val="22"/>
                <w:szCs w:val="22"/>
              </w:rPr>
              <w:t xml:space="preserve"> Parklands development</w:t>
            </w:r>
            <w:r>
              <w:rPr>
                <w:bCs/>
                <w:sz w:val="22"/>
                <w:szCs w:val="22"/>
              </w:rPr>
              <w:t>.</w:t>
            </w:r>
          </w:p>
          <w:p w14:paraId="6AA9C7A8" w14:textId="2E363240" w:rsidR="00AB372D" w:rsidRDefault="00AB372D" w:rsidP="006832AA">
            <w:pPr>
              <w:pStyle w:val="Itemlevel1"/>
              <w:tabs>
                <w:tab w:val="clear" w:pos="1134"/>
                <w:tab w:val="left" w:pos="952"/>
                <w:tab w:val="left" w:pos="1428"/>
              </w:tabs>
              <w:spacing w:before="0"/>
              <w:rPr>
                <w:bCs/>
                <w:sz w:val="22"/>
                <w:szCs w:val="22"/>
              </w:rPr>
            </w:pPr>
          </w:p>
        </w:tc>
      </w:tr>
      <w:tr w:rsidR="00AB372D" w:rsidRPr="00745FC5" w14:paraId="3503A938" w14:textId="77777777" w:rsidTr="00DB41EC">
        <w:trPr>
          <w:gridAfter w:val="1"/>
          <w:wAfter w:w="6415" w:type="dxa"/>
        </w:trPr>
        <w:tc>
          <w:tcPr>
            <w:tcW w:w="0" w:type="auto"/>
            <w:shd w:val="clear" w:color="auto" w:fill="auto"/>
          </w:tcPr>
          <w:p w14:paraId="1D1C3307" w14:textId="77777777" w:rsidR="00AB372D" w:rsidRDefault="00AB372D" w:rsidP="006832AA">
            <w:pPr>
              <w:pStyle w:val="Itemlevel1"/>
              <w:tabs>
                <w:tab w:val="clear" w:pos="1134"/>
                <w:tab w:val="left" w:pos="952"/>
              </w:tabs>
              <w:spacing w:before="0"/>
              <w:rPr>
                <w:sz w:val="22"/>
                <w:szCs w:val="22"/>
              </w:rPr>
            </w:pPr>
          </w:p>
        </w:tc>
        <w:tc>
          <w:tcPr>
            <w:tcW w:w="8506" w:type="dxa"/>
            <w:shd w:val="clear" w:color="auto" w:fill="auto"/>
          </w:tcPr>
          <w:p w14:paraId="4FECCB7D" w14:textId="508539FB" w:rsidR="00AB372D" w:rsidRDefault="00C2450B" w:rsidP="006832AA">
            <w:pPr>
              <w:pStyle w:val="Itemlevel1"/>
              <w:tabs>
                <w:tab w:val="clear" w:pos="1134"/>
                <w:tab w:val="left" w:pos="952"/>
                <w:tab w:val="left" w:pos="1428"/>
              </w:tabs>
              <w:spacing w:before="0"/>
              <w:rPr>
                <w:bCs/>
                <w:sz w:val="22"/>
                <w:szCs w:val="22"/>
              </w:rPr>
            </w:pPr>
            <w:r w:rsidRPr="00C2450B">
              <w:rPr>
                <w:bCs/>
                <w:sz w:val="22"/>
                <w:szCs w:val="22"/>
              </w:rPr>
              <w:t xml:space="preserve">18.5 </w:t>
            </w:r>
            <w:r w:rsidRPr="00C2450B">
              <w:rPr>
                <w:b/>
                <w:sz w:val="22"/>
                <w:szCs w:val="22"/>
              </w:rPr>
              <w:t>Playground at Three Mile Cross</w:t>
            </w:r>
          </w:p>
          <w:p w14:paraId="33350A4A" w14:textId="77777777" w:rsidR="00EB66B7" w:rsidRDefault="00EB66B7" w:rsidP="00EB66B7">
            <w:pPr>
              <w:pStyle w:val="Itemlevel1"/>
              <w:tabs>
                <w:tab w:val="clear" w:pos="1134"/>
                <w:tab w:val="left" w:pos="952"/>
                <w:tab w:val="left" w:pos="1428"/>
              </w:tabs>
              <w:spacing w:before="0"/>
              <w:rPr>
                <w:bCs/>
                <w:sz w:val="22"/>
                <w:szCs w:val="22"/>
              </w:rPr>
            </w:pPr>
          </w:p>
          <w:p w14:paraId="1A8BAFFB" w14:textId="29FB0968" w:rsidR="00646E9C" w:rsidRDefault="00EB66B7" w:rsidP="00EB66B7">
            <w:pPr>
              <w:pStyle w:val="Itemlevel1"/>
              <w:tabs>
                <w:tab w:val="clear" w:pos="1134"/>
                <w:tab w:val="left" w:pos="952"/>
                <w:tab w:val="left" w:pos="1428"/>
              </w:tabs>
              <w:spacing w:before="0"/>
              <w:rPr>
                <w:bCs/>
                <w:sz w:val="22"/>
                <w:szCs w:val="22"/>
              </w:rPr>
            </w:pPr>
            <w:r>
              <w:rPr>
                <w:bCs/>
                <w:sz w:val="22"/>
                <w:szCs w:val="22"/>
              </w:rPr>
              <w:t xml:space="preserve">18.5.1 </w:t>
            </w:r>
            <w:r w:rsidR="00C2450B">
              <w:rPr>
                <w:bCs/>
                <w:sz w:val="22"/>
                <w:szCs w:val="22"/>
              </w:rPr>
              <w:t>Cllr. Lias shared plans for the extended playground</w:t>
            </w:r>
            <w:r>
              <w:rPr>
                <w:bCs/>
                <w:sz w:val="22"/>
                <w:szCs w:val="22"/>
              </w:rPr>
              <w:t xml:space="preserve"> and surrounding area</w:t>
            </w:r>
            <w:r w:rsidR="00C2450B">
              <w:rPr>
                <w:bCs/>
                <w:sz w:val="22"/>
                <w:szCs w:val="22"/>
              </w:rPr>
              <w:t xml:space="preserve"> at Three Mile Cross</w:t>
            </w:r>
            <w:r>
              <w:rPr>
                <w:bCs/>
                <w:sz w:val="22"/>
                <w:szCs w:val="22"/>
              </w:rPr>
              <w:t xml:space="preserve"> and</w:t>
            </w:r>
            <w:r w:rsidR="00FF77D7">
              <w:rPr>
                <w:bCs/>
                <w:sz w:val="22"/>
                <w:szCs w:val="22"/>
              </w:rPr>
              <w:t xml:space="preserve"> confirmed that </w:t>
            </w:r>
            <w:r>
              <w:rPr>
                <w:bCs/>
                <w:sz w:val="22"/>
                <w:szCs w:val="22"/>
              </w:rPr>
              <w:t xml:space="preserve">SPC would take on </w:t>
            </w:r>
            <w:r w:rsidR="00FF77D7">
              <w:rPr>
                <w:bCs/>
                <w:sz w:val="22"/>
                <w:szCs w:val="22"/>
              </w:rPr>
              <w:t xml:space="preserve">responsibility of the land </w:t>
            </w:r>
            <w:r>
              <w:rPr>
                <w:bCs/>
                <w:sz w:val="22"/>
                <w:szCs w:val="22"/>
              </w:rPr>
              <w:t xml:space="preserve">at some point in the future. </w:t>
            </w:r>
          </w:p>
          <w:p w14:paraId="2D5C2456" w14:textId="77777777" w:rsidR="00EB66B7" w:rsidRDefault="00EB66B7" w:rsidP="006832AA">
            <w:pPr>
              <w:pStyle w:val="Itemlevel1"/>
              <w:tabs>
                <w:tab w:val="clear" w:pos="1134"/>
                <w:tab w:val="left" w:pos="952"/>
                <w:tab w:val="left" w:pos="1428"/>
              </w:tabs>
              <w:spacing w:before="0"/>
              <w:rPr>
                <w:bCs/>
                <w:sz w:val="22"/>
                <w:szCs w:val="22"/>
              </w:rPr>
            </w:pPr>
          </w:p>
          <w:p w14:paraId="5DDE522E" w14:textId="52902AA0" w:rsidR="00C2450B" w:rsidRPr="00C2450B" w:rsidRDefault="00EB66B7" w:rsidP="0079165D">
            <w:pPr>
              <w:pStyle w:val="Itemlevel1"/>
              <w:tabs>
                <w:tab w:val="clear" w:pos="1134"/>
                <w:tab w:val="left" w:pos="952"/>
                <w:tab w:val="left" w:pos="1428"/>
              </w:tabs>
              <w:spacing w:before="0"/>
              <w:rPr>
                <w:bCs/>
                <w:sz w:val="22"/>
                <w:szCs w:val="22"/>
              </w:rPr>
            </w:pPr>
            <w:r>
              <w:rPr>
                <w:bCs/>
                <w:sz w:val="22"/>
                <w:szCs w:val="22"/>
              </w:rPr>
              <w:t xml:space="preserve">18.5.2 A list of comments collated by Cllr. Lias in response to the plans was discussed and </w:t>
            </w:r>
            <w:r w:rsidRPr="00EB66B7">
              <w:rPr>
                <w:b/>
                <w:sz w:val="22"/>
                <w:szCs w:val="22"/>
              </w:rPr>
              <w:t>AGREED</w:t>
            </w:r>
            <w:r>
              <w:rPr>
                <w:bCs/>
                <w:sz w:val="22"/>
                <w:szCs w:val="22"/>
              </w:rPr>
              <w:t xml:space="preserve"> subject to the addition of a request for shading </w:t>
            </w:r>
            <w:r w:rsidR="00E06E87">
              <w:rPr>
                <w:bCs/>
                <w:sz w:val="22"/>
                <w:szCs w:val="22"/>
              </w:rPr>
              <w:t xml:space="preserve">via </w:t>
            </w:r>
            <w:r>
              <w:rPr>
                <w:bCs/>
                <w:sz w:val="22"/>
                <w:szCs w:val="22"/>
              </w:rPr>
              <w:t>the use of hedging</w:t>
            </w:r>
            <w:r w:rsidR="00FA0660">
              <w:rPr>
                <w:bCs/>
                <w:sz w:val="22"/>
                <w:szCs w:val="22"/>
              </w:rPr>
              <w:t xml:space="preserve">, </w:t>
            </w:r>
            <w:r>
              <w:rPr>
                <w:bCs/>
                <w:sz w:val="22"/>
                <w:szCs w:val="22"/>
              </w:rPr>
              <w:t>fencing</w:t>
            </w:r>
            <w:r w:rsidR="00FA0660">
              <w:rPr>
                <w:bCs/>
                <w:sz w:val="22"/>
                <w:szCs w:val="22"/>
              </w:rPr>
              <w:t xml:space="preserve"> or additional trees </w:t>
            </w:r>
            <w:r>
              <w:rPr>
                <w:bCs/>
                <w:sz w:val="22"/>
                <w:szCs w:val="22"/>
              </w:rPr>
              <w:t xml:space="preserve">be provided for the playground. </w:t>
            </w:r>
            <w:r w:rsidR="00FA0660">
              <w:rPr>
                <w:bCs/>
                <w:sz w:val="22"/>
                <w:szCs w:val="22"/>
              </w:rPr>
              <w:t>The Clerk to communicate the above listing to T</w:t>
            </w:r>
            <w:r w:rsidR="00BC1276">
              <w:rPr>
                <w:bCs/>
                <w:sz w:val="22"/>
                <w:szCs w:val="22"/>
              </w:rPr>
              <w:t xml:space="preserve">aylor Wimpey. </w:t>
            </w:r>
          </w:p>
        </w:tc>
      </w:tr>
      <w:tr w:rsidR="00AB372D" w:rsidRPr="00745FC5" w14:paraId="2BB01B85" w14:textId="77777777" w:rsidTr="00DB41EC">
        <w:trPr>
          <w:gridAfter w:val="1"/>
          <w:wAfter w:w="6415" w:type="dxa"/>
        </w:trPr>
        <w:tc>
          <w:tcPr>
            <w:tcW w:w="0" w:type="auto"/>
            <w:shd w:val="clear" w:color="auto" w:fill="auto"/>
          </w:tcPr>
          <w:p w14:paraId="484F9C11" w14:textId="77777777" w:rsidR="00AB372D" w:rsidRDefault="00AB372D" w:rsidP="006832AA">
            <w:pPr>
              <w:pStyle w:val="Itemlevel1"/>
              <w:tabs>
                <w:tab w:val="clear" w:pos="1134"/>
                <w:tab w:val="left" w:pos="952"/>
              </w:tabs>
              <w:spacing w:before="0"/>
              <w:rPr>
                <w:sz w:val="22"/>
                <w:szCs w:val="22"/>
              </w:rPr>
            </w:pPr>
          </w:p>
        </w:tc>
        <w:tc>
          <w:tcPr>
            <w:tcW w:w="8506" w:type="dxa"/>
            <w:shd w:val="clear" w:color="auto" w:fill="auto"/>
          </w:tcPr>
          <w:p w14:paraId="312320DA" w14:textId="77777777" w:rsidR="00AB372D" w:rsidRPr="00745FC5" w:rsidRDefault="00AB372D" w:rsidP="006832AA">
            <w:pPr>
              <w:pStyle w:val="Itemlevel1"/>
              <w:tabs>
                <w:tab w:val="clear" w:pos="1134"/>
                <w:tab w:val="left" w:pos="952"/>
                <w:tab w:val="left" w:pos="1428"/>
              </w:tabs>
              <w:spacing w:before="0"/>
              <w:rPr>
                <w:b/>
                <w:sz w:val="22"/>
                <w:szCs w:val="22"/>
              </w:rPr>
            </w:pPr>
          </w:p>
        </w:tc>
      </w:tr>
      <w:tr w:rsidR="00A93CDF" w:rsidRPr="00745FC5" w14:paraId="31DD5322" w14:textId="77777777" w:rsidTr="00DB41EC">
        <w:trPr>
          <w:gridAfter w:val="1"/>
          <w:wAfter w:w="6415" w:type="dxa"/>
        </w:trPr>
        <w:tc>
          <w:tcPr>
            <w:tcW w:w="0" w:type="auto"/>
            <w:shd w:val="clear" w:color="auto" w:fill="auto"/>
          </w:tcPr>
          <w:p w14:paraId="256B1621" w14:textId="3E35AF56" w:rsidR="006832AA" w:rsidRPr="00745FC5" w:rsidRDefault="006832AA" w:rsidP="006832AA">
            <w:pPr>
              <w:pStyle w:val="Itemlevel1"/>
              <w:tabs>
                <w:tab w:val="clear" w:pos="1134"/>
                <w:tab w:val="left" w:pos="952"/>
              </w:tabs>
              <w:spacing w:before="0"/>
              <w:rPr>
                <w:sz w:val="22"/>
                <w:szCs w:val="22"/>
              </w:rPr>
            </w:pPr>
            <w:r>
              <w:rPr>
                <w:sz w:val="22"/>
                <w:szCs w:val="22"/>
              </w:rPr>
              <w:t>21/PC/19</w:t>
            </w:r>
          </w:p>
        </w:tc>
        <w:tc>
          <w:tcPr>
            <w:tcW w:w="8506" w:type="dxa"/>
            <w:shd w:val="clear" w:color="auto" w:fill="auto"/>
          </w:tcPr>
          <w:p w14:paraId="183CB47A" w14:textId="77777777" w:rsidR="006832AA" w:rsidRDefault="006832AA" w:rsidP="006832AA">
            <w:pPr>
              <w:pStyle w:val="Itemlevel1"/>
              <w:tabs>
                <w:tab w:val="clear" w:pos="1134"/>
                <w:tab w:val="left" w:pos="952"/>
                <w:tab w:val="left" w:pos="1428"/>
              </w:tabs>
              <w:spacing w:before="0"/>
              <w:rPr>
                <w:b/>
                <w:sz w:val="22"/>
                <w:szCs w:val="22"/>
              </w:rPr>
            </w:pPr>
            <w:r w:rsidRPr="00745FC5">
              <w:rPr>
                <w:b/>
                <w:sz w:val="22"/>
                <w:szCs w:val="22"/>
              </w:rPr>
              <w:t xml:space="preserve">Project Schedule </w:t>
            </w:r>
          </w:p>
          <w:p w14:paraId="6BE4608B" w14:textId="77777777" w:rsidR="006832AA" w:rsidRDefault="006832AA" w:rsidP="006832AA">
            <w:pPr>
              <w:pStyle w:val="Itemlevel1"/>
              <w:tabs>
                <w:tab w:val="clear" w:pos="1134"/>
                <w:tab w:val="left" w:pos="952"/>
                <w:tab w:val="left" w:pos="1428"/>
              </w:tabs>
              <w:spacing w:before="0"/>
              <w:rPr>
                <w:bCs/>
                <w:sz w:val="22"/>
                <w:szCs w:val="22"/>
              </w:rPr>
            </w:pPr>
          </w:p>
          <w:p w14:paraId="3358A57D" w14:textId="37DE97EA" w:rsidR="006832AA" w:rsidRDefault="006832AA" w:rsidP="006832AA">
            <w:pPr>
              <w:pStyle w:val="Itemlevel1"/>
              <w:tabs>
                <w:tab w:val="clear" w:pos="1134"/>
                <w:tab w:val="left" w:pos="952"/>
                <w:tab w:val="left" w:pos="1428"/>
              </w:tabs>
              <w:spacing w:before="0"/>
              <w:rPr>
                <w:bCs/>
                <w:sz w:val="22"/>
                <w:szCs w:val="22"/>
              </w:rPr>
            </w:pPr>
            <w:r>
              <w:rPr>
                <w:bCs/>
                <w:sz w:val="22"/>
                <w:szCs w:val="22"/>
              </w:rPr>
              <w:t xml:space="preserve">The following points were </w:t>
            </w:r>
            <w:r w:rsidRPr="00920269">
              <w:rPr>
                <w:b/>
                <w:sz w:val="22"/>
                <w:szCs w:val="22"/>
              </w:rPr>
              <w:t>NOTED</w:t>
            </w:r>
            <w:r w:rsidR="008809A0">
              <w:rPr>
                <w:b/>
                <w:sz w:val="22"/>
                <w:szCs w:val="22"/>
              </w:rPr>
              <w:t xml:space="preserve"> </w:t>
            </w:r>
            <w:r w:rsidR="008809A0">
              <w:rPr>
                <w:bCs/>
                <w:sz w:val="22"/>
                <w:szCs w:val="22"/>
              </w:rPr>
              <w:t>in relation to the project schedule</w:t>
            </w:r>
            <w:r>
              <w:rPr>
                <w:bCs/>
                <w:sz w:val="22"/>
                <w:szCs w:val="22"/>
              </w:rPr>
              <w:t xml:space="preserve">: </w:t>
            </w:r>
          </w:p>
          <w:p w14:paraId="6AD182F3" w14:textId="77777777" w:rsidR="006832AA" w:rsidRDefault="006832AA" w:rsidP="006832AA">
            <w:pPr>
              <w:pStyle w:val="Itemlevel1"/>
              <w:tabs>
                <w:tab w:val="clear" w:pos="1134"/>
                <w:tab w:val="left" w:pos="952"/>
                <w:tab w:val="left" w:pos="1428"/>
              </w:tabs>
              <w:spacing w:before="0"/>
              <w:rPr>
                <w:bCs/>
                <w:sz w:val="22"/>
                <w:szCs w:val="22"/>
              </w:rPr>
            </w:pPr>
          </w:p>
          <w:p w14:paraId="69D7F79F" w14:textId="2B985909" w:rsidR="006832AA" w:rsidRDefault="00322727" w:rsidP="006832AA">
            <w:pPr>
              <w:pStyle w:val="Itemlevel1"/>
              <w:tabs>
                <w:tab w:val="clear" w:pos="1134"/>
                <w:tab w:val="left" w:pos="952"/>
                <w:tab w:val="left" w:pos="1428"/>
              </w:tabs>
              <w:spacing w:before="0"/>
              <w:rPr>
                <w:bCs/>
                <w:sz w:val="22"/>
                <w:szCs w:val="22"/>
              </w:rPr>
            </w:pPr>
            <w:r>
              <w:rPr>
                <w:bCs/>
                <w:sz w:val="22"/>
                <w:szCs w:val="22"/>
              </w:rPr>
              <w:t xml:space="preserve">PS1 </w:t>
            </w:r>
            <w:r w:rsidR="008809A0">
              <w:rPr>
                <w:bCs/>
                <w:sz w:val="22"/>
                <w:szCs w:val="22"/>
              </w:rPr>
              <w:t xml:space="preserve">Local Plan Update: It was noted that this was currently on hold. </w:t>
            </w:r>
          </w:p>
          <w:p w14:paraId="251F0E81" w14:textId="355E8E64" w:rsidR="00073E11" w:rsidRDefault="008809A0" w:rsidP="006832AA">
            <w:pPr>
              <w:pStyle w:val="Itemlevel1"/>
              <w:tabs>
                <w:tab w:val="clear" w:pos="1134"/>
                <w:tab w:val="left" w:pos="952"/>
                <w:tab w:val="left" w:pos="1428"/>
              </w:tabs>
              <w:spacing w:before="0"/>
              <w:rPr>
                <w:bCs/>
                <w:sz w:val="22"/>
                <w:szCs w:val="22"/>
              </w:rPr>
            </w:pPr>
            <w:r>
              <w:rPr>
                <w:bCs/>
                <w:sz w:val="22"/>
                <w:szCs w:val="22"/>
              </w:rPr>
              <w:t xml:space="preserve">PS5 </w:t>
            </w:r>
            <w:r w:rsidR="00073E11">
              <w:rPr>
                <w:bCs/>
                <w:sz w:val="22"/>
                <w:szCs w:val="22"/>
              </w:rPr>
              <w:t xml:space="preserve">Grazeley was being used as a test site to see whether village gates helped to reduce </w:t>
            </w:r>
            <w:proofErr w:type="spellStart"/>
            <w:r w:rsidR="00073E11">
              <w:rPr>
                <w:bCs/>
                <w:sz w:val="22"/>
                <w:szCs w:val="22"/>
              </w:rPr>
              <w:t>speeding</w:t>
            </w:r>
            <w:proofErr w:type="spellEnd"/>
            <w:r w:rsidR="00073E11">
              <w:rPr>
                <w:bCs/>
                <w:sz w:val="22"/>
                <w:szCs w:val="22"/>
              </w:rPr>
              <w:t xml:space="preserve"> limits.</w:t>
            </w:r>
          </w:p>
          <w:p w14:paraId="0789698C" w14:textId="4A76049B" w:rsidR="00FE5BC9" w:rsidRDefault="00FE5BC9" w:rsidP="006832AA">
            <w:pPr>
              <w:pStyle w:val="Itemlevel1"/>
              <w:tabs>
                <w:tab w:val="clear" w:pos="1134"/>
                <w:tab w:val="left" w:pos="952"/>
                <w:tab w:val="left" w:pos="1428"/>
              </w:tabs>
              <w:spacing w:before="0"/>
              <w:rPr>
                <w:bCs/>
                <w:sz w:val="22"/>
                <w:szCs w:val="22"/>
              </w:rPr>
            </w:pPr>
            <w:r>
              <w:rPr>
                <w:bCs/>
                <w:sz w:val="22"/>
                <w:szCs w:val="22"/>
              </w:rPr>
              <w:t>PS8 should be removed from the plan as it was identical to PS7.</w:t>
            </w:r>
          </w:p>
          <w:p w14:paraId="34A6718D" w14:textId="21BAD0AA" w:rsidR="00462993" w:rsidRDefault="00073E11" w:rsidP="006832AA">
            <w:pPr>
              <w:pStyle w:val="Itemlevel1"/>
              <w:tabs>
                <w:tab w:val="clear" w:pos="1134"/>
                <w:tab w:val="left" w:pos="952"/>
                <w:tab w:val="left" w:pos="1428"/>
              </w:tabs>
              <w:spacing w:before="0"/>
              <w:rPr>
                <w:bCs/>
                <w:sz w:val="22"/>
                <w:szCs w:val="22"/>
              </w:rPr>
            </w:pPr>
            <w:r>
              <w:rPr>
                <w:bCs/>
                <w:sz w:val="22"/>
                <w:szCs w:val="22"/>
              </w:rPr>
              <w:t>PS12 This item relating to the gravel extraction site proposal should be closed</w:t>
            </w:r>
            <w:r w:rsidR="000A2FC7">
              <w:rPr>
                <w:bCs/>
                <w:sz w:val="22"/>
                <w:szCs w:val="22"/>
              </w:rPr>
              <w:t xml:space="preserve"> </w:t>
            </w:r>
          </w:p>
          <w:p w14:paraId="685A9DD1" w14:textId="4EEC90D8" w:rsidR="0083309C" w:rsidRDefault="0083309C" w:rsidP="006832AA">
            <w:pPr>
              <w:pStyle w:val="Itemlevel1"/>
              <w:tabs>
                <w:tab w:val="clear" w:pos="1134"/>
                <w:tab w:val="left" w:pos="952"/>
                <w:tab w:val="left" w:pos="1428"/>
              </w:tabs>
              <w:spacing w:before="0"/>
              <w:rPr>
                <w:bCs/>
                <w:sz w:val="22"/>
                <w:szCs w:val="22"/>
              </w:rPr>
            </w:pPr>
            <w:r>
              <w:rPr>
                <w:bCs/>
                <w:sz w:val="22"/>
                <w:szCs w:val="22"/>
              </w:rPr>
              <w:t xml:space="preserve">PS13 </w:t>
            </w:r>
            <w:r w:rsidR="00073E11">
              <w:rPr>
                <w:bCs/>
                <w:sz w:val="22"/>
                <w:szCs w:val="22"/>
              </w:rPr>
              <w:t xml:space="preserve">The item relating to </w:t>
            </w:r>
            <w:proofErr w:type="spellStart"/>
            <w:r w:rsidR="00073E11">
              <w:rPr>
                <w:bCs/>
                <w:sz w:val="22"/>
                <w:szCs w:val="22"/>
              </w:rPr>
              <w:t>Cutbush</w:t>
            </w:r>
            <w:proofErr w:type="spellEnd"/>
            <w:r w:rsidR="00073E11">
              <w:rPr>
                <w:bCs/>
                <w:sz w:val="22"/>
                <w:szCs w:val="22"/>
              </w:rPr>
              <w:t xml:space="preserve"> Lane should be closed. </w:t>
            </w:r>
            <w:r>
              <w:rPr>
                <w:bCs/>
                <w:sz w:val="22"/>
                <w:szCs w:val="22"/>
              </w:rPr>
              <w:t xml:space="preserve"> </w:t>
            </w:r>
          </w:p>
          <w:p w14:paraId="5D8BC749" w14:textId="7DD3E4A8" w:rsidR="0083309C" w:rsidRDefault="0083309C" w:rsidP="006832AA">
            <w:pPr>
              <w:pStyle w:val="Itemlevel1"/>
              <w:tabs>
                <w:tab w:val="clear" w:pos="1134"/>
                <w:tab w:val="left" w:pos="952"/>
                <w:tab w:val="left" w:pos="1428"/>
              </w:tabs>
              <w:spacing w:before="0"/>
              <w:rPr>
                <w:bCs/>
                <w:sz w:val="22"/>
                <w:szCs w:val="22"/>
              </w:rPr>
            </w:pPr>
            <w:r>
              <w:rPr>
                <w:bCs/>
                <w:sz w:val="22"/>
                <w:szCs w:val="22"/>
              </w:rPr>
              <w:t xml:space="preserve">PS14 </w:t>
            </w:r>
            <w:r w:rsidR="00073E11">
              <w:rPr>
                <w:bCs/>
                <w:sz w:val="22"/>
                <w:szCs w:val="22"/>
              </w:rPr>
              <w:t>A note should be added to confirm that this item was on</w:t>
            </w:r>
            <w:r>
              <w:rPr>
                <w:bCs/>
                <w:sz w:val="22"/>
                <w:szCs w:val="22"/>
              </w:rPr>
              <w:t xml:space="preserve"> hold pending</w:t>
            </w:r>
            <w:r w:rsidR="00073E11">
              <w:rPr>
                <w:bCs/>
                <w:sz w:val="22"/>
                <w:szCs w:val="22"/>
              </w:rPr>
              <w:t xml:space="preserve"> the</w:t>
            </w:r>
            <w:r>
              <w:rPr>
                <w:bCs/>
                <w:sz w:val="22"/>
                <w:szCs w:val="22"/>
              </w:rPr>
              <w:t xml:space="preserve"> outcome of judicial review of </w:t>
            </w:r>
            <w:r w:rsidR="00073E11">
              <w:rPr>
                <w:bCs/>
                <w:sz w:val="22"/>
                <w:szCs w:val="22"/>
              </w:rPr>
              <w:t xml:space="preserve">the Emergency Planning Zone. </w:t>
            </w:r>
          </w:p>
          <w:p w14:paraId="7F92CB5B" w14:textId="5BDC3117" w:rsidR="0083309C" w:rsidRDefault="0083309C" w:rsidP="006832AA">
            <w:pPr>
              <w:pStyle w:val="Itemlevel1"/>
              <w:tabs>
                <w:tab w:val="clear" w:pos="1134"/>
                <w:tab w:val="left" w:pos="952"/>
                <w:tab w:val="left" w:pos="1428"/>
              </w:tabs>
              <w:spacing w:before="0"/>
              <w:rPr>
                <w:bCs/>
                <w:sz w:val="22"/>
                <w:szCs w:val="22"/>
              </w:rPr>
            </w:pPr>
            <w:r>
              <w:rPr>
                <w:bCs/>
                <w:sz w:val="22"/>
                <w:szCs w:val="22"/>
              </w:rPr>
              <w:t xml:space="preserve">PS17 </w:t>
            </w:r>
            <w:r w:rsidR="00073E11">
              <w:rPr>
                <w:bCs/>
                <w:sz w:val="22"/>
                <w:szCs w:val="22"/>
              </w:rPr>
              <w:t xml:space="preserve">The item relating to CCTV should be closed. </w:t>
            </w:r>
            <w:r>
              <w:rPr>
                <w:bCs/>
                <w:sz w:val="22"/>
                <w:szCs w:val="22"/>
              </w:rPr>
              <w:t xml:space="preserve"> </w:t>
            </w:r>
          </w:p>
          <w:p w14:paraId="0CE194D9" w14:textId="6E7EFF18" w:rsidR="0083309C" w:rsidRDefault="0083309C" w:rsidP="006832AA">
            <w:pPr>
              <w:pStyle w:val="Itemlevel1"/>
              <w:tabs>
                <w:tab w:val="clear" w:pos="1134"/>
                <w:tab w:val="left" w:pos="952"/>
                <w:tab w:val="left" w:pos="1428"/>
              </w:tabs>
              <w:spacing w:before="0"/>
              <w:rPr>
                <w:bCs/>
                <w:sz w:val="22"/>
                <w:szCs w:val="22"/>
              </w:rPr>
            </w:pPr>
            <w:r>
              <w:rPr>
                <w:bCs/>
                <w:sz w:val="22"/>
                <w:szCs w:val="22"/>
              </w:rPr>
              <w:lastRenderedPageBreak/>
              <w:t>P</w:t>
            </w:r>
            <w:r w:rsidR="00073E11">
              <w:rPr>
                <w:bCs/>
                <w:sz w:val="22"/>
                <w:szCs w:val="22"/>
              </w:rPr>
              <w:t>S</w:t>
            </w:r>
            <w:r>
              <w:rPr>
                <w:bCs/>
                <w:sz w:val="22"/>
                <w:szCs w:val="22"/>
              </w:rPr>
              <w:t xml:space="preserve">18 </w:t>
            </w:r>
            <w:r w:rsidR="00073E11">
              <w:rPr>
                <w:bCs/>
                <w:sz w:val="22"/>
                <w:szCs w:val="22"/>
              </w:rPr>
              <w:t xml:space="preserve">The item relating to </w:t>
            </w:r>
            <w:r>
              <w:rPr>
                <w:bCs/>
                <w:sz w:val="22"/>
                <w:szCs w:val="22"/>
              </w:rPr>
              <w:t xml:space="preserve">Pedestrian barriers </w:t>
            </w:r>
            <w:r w:rsidR="00073E11">
              <w:rPr>
                <w:bCs/>
                <w:sz w:val="22"/>
                <w:szCs w:val="22"/>
              </w:rPr>
              <w:t>should</w:t>
            </w:r>
            <w:r>
              <w:rPr>
                <w:bCs/>
                <w:sz w:val="22"/>
                <w:szCs w:val="22"/>
              </w:rPr>
              <w:t xml:space="preserve"> be cl</w:t>
            </w:r>
            <w:r w:rsidR="00073E11">
              <w:rPr>
                <w:bCs/>
                <w:sz w:val="22"/>
                <w:szCs w:val="22"/>
              </w:rPr>
              <w:t xml:space="preserve">osed. </w:t>
            </w:r>
          </w:p>
          <w:p w14:paraId="1E68E6CF" w14:textId="4746F5FC" w:rsidR="0083309C" w:rsidRDefault="0083309C" w:rsidP="006832AA">
            <w:pPr>
              <w:pStyle w:val="Itemlevel1"/>
              <w:tabs>
                <w:tab w:val="clear" w:pos="1134"/>
                <w:tab w:val="left" w:pos="952"/>
                <w:tab w:val="left" w:pos="1428"/>
              </w:tabs>
              <w:spacing w:before="0"/>
              <w:rPr>
                <w:bCs/>
                <w:sz w:val="22"/>
                <w:szCs w:val="22"/>
              </w:rPr>
            </w:pPr>
            <w:r>
              <w:rPr>
                <w:bCs/>
                <w:sz w:val="22"/>
                <w:szCs w:val="22"/>
              </w:rPr>
              <w:t xml:space="preserve">PS19 </w:t>
            </w:r>
            <w:r w:rsidR="00073E11">
              <w:rPr>
                <w:bCs/>
                <w:sz w:val="22"/>
                <w:szCs w:val="22"/>
              </w:rPr>
              <w:t xml:space="preserve">The </w:t>
            </w:r>
            <w:proofErr w:type="spellStart"/>
            <w:r w:rsidR="00073E11">
              <w:rPr>
                <w:bCs/>
                <w:sz w:val="22"/>
                <w:szCs w:val="22"/>
              </w:rPr>
              <w:t>Mereoak</w:t>
            </w:r>
            <w:proofErr w:type="spellEnd"/>
            <w:r w:rsidR="00073E11">
              <w:rPr>
                <w:bCs/>
                <w:sz w:val="22"/>
                <w:szCs w:val="22"/>
              </w:rPr>
              <w:t xml:space="preserve"> crossing item should be closed as it had moved to the </w:t>
            </w:r>
            <w:r>
              <w:rPr>
                <w:bCs/>
                <w:sz w:val="22"/>
                <w:szCs w:val="22"/>
              </w:rPr>
              <w:t>co-f</w:t>
            </w:r>
            <w:r w:rsidR="00073E11">
              <w:rPr>
                <w:bCs/>
                <w:sz w:val="22"/>
                <w:szCs w:val="22"/>
              </w:rPr>
              <w:t>u</w:t>
            </w:r>
            <w:r>
              <w:rPr>
                <w:bCs/>
                <w:sz w:val="22"/>
                <w:szCs w:val="22"/>
              </w:rPr>
              <w:t xml:space="preserve">nding </w:t>
            </w:r>
            <w:r w:rsidR="00073E11">
              <w:rPr>
                <w:bCs/>
                <w:sz w:val="22"/>
                <w:szCs w:val="22"/>
              </w:rPr>
              <w:t xml:space="preserve">project schedule. </w:t>
            </w:r>
            <w:r>
              <w:rPr>
                <w:bCs/>
                <w:sz w:val="22"/>
                <w:szCs w:val="22"/>
              </w:rPr>
              <w:t xml:space="preserve"> </w:t>
            </w:r>
          </w:p>
          <w:p w14:paraId="424F41D6" w14:textId="18CD48E9" w:rsidR="0083309C" w:rsidRDefault="0083309C" w:rsidP="006832AA">
            <w:pPr>
              <w:pStyle w:val="Itemlevel1"/>
              <w:tabs>
                <w:tab w:val="clear" w:pos="1134"/>
                <w:tab w:val="left" w:pos="952"/>
                <w:tab w:val="left" w:pos="1428"/>
              </w:tabs>
              <w:spacing w:before="0"/>
              <w:rPr>
                <w:bCs/>
                <w:sz w:val="22"/>
                <w:szCs w:val="22"/>
              </w:rPr>
            </w:pPr>
            <w:r>
              <w:rPr>
                <w:bCs/>
                <w:sz w:val="22"/>
                <w:szCs w:val="22"/>
              </w:rPr>
              <w:t xml:space="preserve">PS20 </w:t>
            </w:r>
            <w:r w:rsidR="00073E11">
              <w:rPr>
                <w:bCs/>
                <w:sz w:val="22"/>
                <w:szCs w:val="22"/>
              </w:rPr>
              <w:t xml:space="preserve">The </w:t>
            </w:r>
            <w:r>
              <w:rPr>
                <w:bCs/>
                <w:sz w:val="22"/>
                <w:szCs w:val="22"/>
              </w:rPr>
              <w:t xml:space="preserve">Hearn and Bailey </w:t>
            </w:r>
            <w:r w:rsidR="00073E11">
              <w:rPr>
                <w:bCs/>
                <w:sz w:val="22"/>
                <w:szCs w:val="22"/>
              </w:rPr>
              <w:t xml:space="preserve">garage </w:t>
            </w:r>
            <w:r w:rsidR="00FE5BC9">
              <w:rPr>
                <w:bCs/>
                <w:sz w:val="22"/>
                <w:szCs w:val="22"/>
              </w:rPr>
              <w:t xml:space="preserve">redevelopment </w:t>
            </w:r>
            <w:r w:rsidR="00073E11">
              <w:rPr>
                <w:bCs/>
                <w:sz w:val="22"/>
                <w:szCs w:val="22"/>
              </w:rPr>
              <w:t xml:space="preserve">was </w:t>
            </w:r>
            <w:r>
              <w:rPr>
                <w:bCs/>
                <w:sz w:val="22"/>
                <w:szCs w:val="22"/>
              </w:rPr>
              <w:t xml:space="preserve">on hold pending resubmission </w:t>
            </w:r>
          </w:p>
          <w:p w14:paraId="758B54B9" w14:textId="2E71E26D" w:rsidR="007F1F94" w:rsidRDefault="007F1F94" w:rsidP="006832AA">
            <w:pPr>
              <w:pStyle w:val="Itemlevel1"/>
              <w:tabs>
                <w:tab w:val="clear" w:pos="1134"/>
                <w:tab w:val="left" w:pos="952"/>
                <w:tab w:val="left" w:pos="1428"/>
              </w:tabs>
              <w:spacing w:before="0"/>
              <w:rPr>
                <w:bCs/>
                <w:sz w:val="22"/>
                <w:szCs w:val="22"/>
              </w:rPr>
            </w:pPr>
            <w:r>
              <w:rPr>
                <w:bCs/>
                <w:sz w:val="22"/>
                <w:szCs w:val="22"/>
              </w:rPr>
              <w:t xml:space="preserve">PS21 </w:t>
            </w:r>
            <w:r w:rsidR="00FE5BC9">
              <w:rPr>
                <w:bCs/>
                <w:sz w:val="22"/>
                <w:szCs w:val="22"/>
              </w:rPr>
              <w:t>A n</w:t>
            </w:r>
            <w:r>
              <w:rPr>
                <w:bCs/>
                <w:sz w:val="22"/>
                <w:szCs w:val="22"/>
              </w:rPr>
              <w:t xml:space="preserve">ew application </w:t>
            </w:r>
            <w:r w:rsidR="00FE5BC9">
              <w:rPr>
                <w:bCs/>
                <w:sz w:val="22"/>
                <w:szCs w:val="22"/>
              </w:rPr>
              <w:t xml:space="preserve">had been submitted for a development off of Bookers Hill </w:t>
            </w:r>
            <w:r>
              <w:rPr>
                <w:bCs/>
                <w:sz w:val="22"/>
                <w:szCs w:val="22"/>
              </w:rPr>
              <w:t>but</w:t>
            </w:r>
            <w:r w:rsidR="00FE5BC9">
              <w:rPr>
                <w:bCs/>
                <w:sz w:val="22"/>
                <w:szCs w:val="22"/>
              </w:rPr>
              <w:t xml:space="preserve"> it was</w:t>
            </w:r>
            <w:r>
              <w:rPr>
                <w:bCs/>
                <w:sz w:val="22"/>
                <w:szCs w:val="22"/>
              </w:rPr>
              <w:t xml:space="preserve"> no</w:t>
            </w:r>
            <w:r w:rsidR="00FE5BC9">
              <w:rPr>
                <w:bCs/>
                <w:sz w:val="22"/>
                <w:szCs w:val="22"/>
              </w:rPr>
              <w:t>ted that there were no</w:t>
            </w:r>
            <w:r>
              <w:rPr>
                <w:bCs/>
                <w:sz w:val="22"/>
                <w:szCs w:val="22"/>
              </w:rPr>
              <w:t xml:space="preserve"> material changes re</w:t>
            </w:r>
            <w:r w:rsidR="00FE5BC9">
              <w:rPr>
                <w:bCs/>
                <w:sz w:val="22"/>
                <w:szCs w:val="22"/>
              </w:rPr>
              <w:t>garding the</w:t>
            </w:r>
            <w:r>
              <w:rPr>
                <w:bCs/>
                <w:sz w:val="22"/>
                <w:szCs w:val="22"/>
              </w:rPr>
              <w:t xml:space="preserve"> exit onto Brookers Hill. </w:t>
            </w:r>
          </w:p>
          <w:p w14:paraId="0A6A7A2A" w14:textId="4A1C2905" w:rsidR="00FD07A0" w:rsidRPr="00745FC5" w:rsidRDefault="00FD07A0" w:rsidP="006832AA">
            <w:pPr>
              <w:pStyle w:val="Itemlevel1"/>
              <w:tabs>
                <w:tab w:val="clear" w:pos="1134"/>
                <w:tab w:val="left" w:pos="952"/>
                <w:tab w:val="left" w:pos="1428"/>
              </w:tabs>
              <w:spacing w:before="0"/>
              <w:rPr>
                <w:bCs/>
                <w:sz w:val="22"/>
                <w:szCs w:val="22"/>
              </w:rPr>
            </w:pPr>
          </w:p>
        </w:tc>
      </w:tr>
      <w:tr w:rsidR="00A93CDF" w:rsidRPr="00745FC5" w14:paraId="7B10B5C2" w14:textId="77777777" w:rsidTr="00DB41EC">
        <w:trPr>
          <w:gridAfter w:val="1"/>
          <w:wAfter w:w="6416" w:type="dxa"/>
          <w:trHeight w:val="36"/>
        </w:trPr>
        <w:tc>
          <w:tcPr>
            <w:tcW w:w="1064" w:type="dxa"/>
            <w:shd w:val="clear" w:color="auto" w:fill="auto"/>
          </w:tcPr>
          <w:p w14:paraId="12CB09D5" w14:textId="2FC6C564" w:rsidR="006832AA" w:rsidRPr="00745FC5" w:rsidRDefault="006832AA" w:rsidP="006832AA">
            <w:pPr>
              <w:pStyle w:val="Itemlevel1"/>
              <w:tabs>
                <w:tab w:val="clear" w:pos="1134"/>
                <w:tab w:val="left" w:pos="952"/>
              </w:tabs>
              <w:spacing w:before="0"/>
              <w:rPr>
                <w:sz w:val="22"/>
                <w:szCs w:val="22"/>
              </w:rPr>
            </w:pPr>
            <w:r>
              <w:rPr>
                <w:sz w:val="22"/>
                <w:szCs w:val="22"/>
              </w:rPr>
              <w:lastRenderedPageBreak/>
              <w:t>21/PC/</w:t>
            </w:r>
            <w:r w:rsidR="00322727">
              <w:rPr>
                <w:sz w:val="22"/>
                <w:szCs w:val="22"/>
              </w:rPr>
              <w:t>20</w:t>
            </w:r>
          </w:p>
        </w:tc>
        <w:tc>
          <w:tcPr>
            <w:tcW w:w="8504" w:type="dxa"/>
            <w:shd w:val="clear" w:color="auto" w:fill="auto"/>
          </w:tcPr>
          <w:p w14:paraId="1244F8FD" w14:textId="16B70EB8" w:rsidR="006832AA" w:rsidRPr="00745FC5" w:rsidRDefault="006832AA" w:rsidP="006832AA">
            <w:pPr>
              <w:pStyle w:val="Itemlevel1"/>
              <w:tabs>
                <w:tab w:val="clear" w:pos="1134"/>
                <w:tab w:val="left" w:pos="952"/>
                <w:tab w:val="left" w:pos="1428"/>
              </w:tabs>
              <w:spacing w:before="0"/>
              <w:ind w:left="483" w:hanging="483"/>
              <w:rPr>
                <w:bCs/>
                <w:sz w:val="22"/>
                <w:szCs w:val="22"/>
              </w:rPr>
            </w:pPr>
            <w:r w:rsidRPr="00745FC5">
              <w:rPr>
                <w:b/>
                <w:bCs/>
                <w:sz w:val="22"/>
                <w:szCs w:val="22"/>
              </w:rPr>
              <w:t>Date of Next Meeting</w:t>
            </w:r>
            <w:r w:rsidRPr="00745FC5">
              <w:rPr>
                <w:sz w:val="22"/>
                <w:szCs w:val="22"/>
              </w:rPr>
              <w:t xml:space="preserve">:  </w:t>
            </w:r>
            <w:r>
              <w:rPr>
                <w:sz w:val="22"/>
                <w:szCs w:val="22"/>
              </w:rPr>
              <w:t xml:space="preserve">4 March </w:t>
            </w:r>
            <w:r w:rsidRPr="00745FC5">
              <w:rPr>
                <w:sz w:val="22"/>
                <w:szCs w:val="22"/>
              </w:rPr>
              <w:t>202</w:t>
            </w:r>
            <w:r>
              <w:rPr>
                <w:sz w:val="22"/>
                <w:szCs w:val="22"/>
              </w:rPr>
              <w:t xml:space="preserve">1 via Zoom </w:t>
            </w:r>
          </w:p>
        </w:tc>
      </w:tr>
      <w:tr w:rsidR="00A93CDF" w:rsidRPr="00745FC5" w14:paraId="004F8F6C" w14:textId="77777777" w:rsidTr="00322727">
        <w:tc>
          <w:tcPr>
            <w:tcW w:w="0" w:type="auto"/>
            <w:shd w:val="clear" w:color="auto" w:fill="auto"/>
          </w:tcPr>
          <w:p w14:paraId="4B19C7FD" w14:textId="77777777" w:rsidR="006832AA" w:rsidRPr="00745FC5" w:rsidRDefault="006832AA" w:rsidP="006832AA">
            <w:pPr>
              <w:pStyle w:val="Itemlevel1"/>
              <w:tabs>
                <w:tab w:val="clear" w:pos="1134"/>
                <w:tab w:val="left" w:pos="952"/>
              </w:tabs>
              <w:spacing w:before="0"/>
              <w:rPr>
                <w:sz w:val="22"/>
                <w:szCs w:val="22"/>
              </w:rPr>
            </w:pPr>
          </w:p>
        </w:tc>
        <w:tc>
          <w:tcPr>
            <w:tcW w:w="14921" w:type="dxa"/>
            <w:gridSpan w:val="2"/>
            <w:shd w:val="clear" w:color="auto" w:fill="auto"/>
          </w:tcPr>
          <w:p w14:paraId="371A2022" w14:textId="77777777" w:rsidR="006832AA" w:rsidRPr="00745FC5" w:rsidRDefault="006832AA" w:rsidP="006832AA">
            <w:pPr>
              <w:pStyle w:val="Itemlevel1"/>
              <w:tabs>
                <w:tab w:val="clear" w:pos="1134"/>
                <w:tab w:val="left" w:pos="952"/>
                <w:tab w:val="left" w:pos="1428"/>
              </w:tabs>
              <w:spacing w:before="0"/>
              <w:rPr>
                <w:sz w:val="22"/>
                <w:szCs w:val="22"/>
              </w:rPr>
            </w:pPr>
          </w:p>
        </w:tc>
      </w:tr>
    </w:tbl>
    <w:p w14:paraId="073DD843" w14:textId="65C6B2C1" w:rsidR="00BE2F84" w:rsidRPr="00745FC5" w:rsidRDefault="003C1942" w:rsidP="0074168D">
      <w:pPr>
        <w:pStyle w:val="Itemlevel1"/>
        <w:tabs>
          <w:tab w:val="left" w:pos="1701"/>
        </w:tabs>
        <w:spacing w:before="0"/>
        <w:rPr>
          <w:i/>
          <w:sz w:val="22"/>
          <w:szCs w:val="22"/>
        </w:rPr>
      </w:pPr>
      <w:r w:rsidRPr="00745FC5">
        <w:rPr>
          <w:i/>
          <w:sz w:val="22"/>
          <w:szCs w:val="22"/>
        </w:rPr>
        <w:t xml:space="preserve">The meeting ended at </w:t>
      </w:r>
      <w:r w:rsidR="00FD07A0">
        <w:rPr>
          <w:i/>
          <w:sz w:val="22"/>
          <w:szCs w:val="22"/>
        </w:rPr>
        <w:t>21:45</w:t>
      </w:r>
      <w:r w:rsidR="00163EB2">
        <w:rPr>
          <w:i/>
          <w:sz w:val="22"/>
          <w:szCs w:val="22"/>
        </w:rPr>
        <w:t>pm</w:t>
      </w:r>
    </w:p>
    <w:p w14:paraId="6A9E3464" w14:textId="77777777" w:rsidR="00C65E6C" w:rsidRDefault="00C65E6C" w:rsidP="00241127">
      <w:pPr>
        <w:pStyle w:val="Itemlevel1"/>
        <w:tabs>
          <w:tab w:val="left" w:pos="1701"/>
        </w:tabs>
        <w:ind w:left="1134" w:hanging="1134"/>
        <w:rPr>
          <w:b/>
        </w:rPr>
      </w:pPr>
    </w:p>
    <w:p w14:paraId="524CD56E" w14:textId="77777777" w:rsidR="008766F8" w:rsidRPr="00D217A5" w:rsidRDefault="008766F8" w:rsidP="00241127">
      <w:pPr>
        <w:pStyle w:val="Itemlevel1"/>
        <w:tabs>
          <w:tab w:val="left" w:pos="1701"/>
        </w:tabs>
        <w:ind w:left="1134" w:hanging="1134"/>
        <w:rPr>
          <w:b/>
        </w:rPr>
      </w:pPr>
      <w:r w:rsidRPr="00F84905">
        <w:rPr>
          <w:b/>
        </w:rPr>
        <w:t>Action poi</w:t>
      </w:r>
      <w:r w:rsidR="003B179D">
        <w:rPr>
          <w:b/>
        </w:rPr>
        <w:t>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6602"/>
        <w:gridCol w:w="1941"/>
      </w:tblGrid>
      <w:tr w:rsidR="0010083F" w:rsidRPr="005235DF" w14:paraId="2D611A1F" w14:textId="77777777" w:rsidTr="000B3975">
        <w:tc>
          <w:tcPr>
            <w:tcW w:w="985" w:type="dxa"/>
            <w:shd w:val="clear" w:color="auto" w:fill="auto"/>
          </w:tcPr>
          <w:p w14:paraId="68A4CA34" w14:textId="77777777" w:rsidR="008766F8" w:rsidRPr="005235DF" w:rsidRDefault="008766F8" w:rsidP="00241127">
            <w:pPr>
              <w:pStyle w:val="Itemlevel1"/>
              <w:tabs>
                <w:tab w:val="clear" w:pos="1134"/>
                <w:tab w:val="left" w:pos="952"/>
                <w:tab w:val="left" w:pos="1428"/>
              </w:tabs>
              <w:spacing w:before="100"/>
              <w:rPr>
                <w:b/>
              </w:rPr>
            </w:pPr>
            <w:r w:rsidRPr="005235DF">
              <w:rPr>
                <w:b/>
              </w:rPr>
              <w:t>Ref:</w:t>
            </w:r>
          </w:p>
        </w:tc>
        <w:tc>
          <w:tcPr>
            <w:tcW w:w="6783" w:type="dxa"/>
            <w:shd w:val="clear" w:color="auto" w:fill="auto"/>
          </w:tcPr>
          <w:p w14:paraId="14EE26A7" w14:textId="77777777" w:rsidR="008766F8" w:rsidRPr="005235DF" w:rsidRDefault="008766F8" w:rsidP="00241127">
            <w:pPr>
              <w:pStyle w:val="Itemlevel1"/>
              <w:tabs>
                <w:tab w:val="clear" w:pos="1134"/>
                <w:tab w:val="left" w:pos="952"/>
                <w:tab w:val="left" w:pos="1428"/>
              </w:tabs>
              <w:spacing w:before="100"/>
              <w:rPr>
                <w:b/>
              </w:rPr>
            </w:pPr>
            <w:r w:rsidRPr="005235DF">
              <w:rPr>
                <w:b/>
              </w:rPr>
              <w:t>Action:</w:t>
            </w:r>
          </w:p>
        </w:tc>
        <w:tc>
          <w:tcPr>
            <w:tcW w:w="1981" w:type="dxa"/>
            <w:shd w:val="clear" w:color="auto" w:fill="auto"/>
          </w:tcPr>
          <w:p w14:paraId="0F4D8E84" w14:textId="77777777" w:rsidR="008766F8" w:rsidRPr="005235DF" w:rsidRDefault="008766F8" w:rsidP="00241127">
            <w:pPr>
              <w:pStyle w:val="Itemlevel1"/>
              <w:tabs>
                <w:tab w:val="clear" w:pos="1134"/>
                <w:tab w:val="left" w:pos="952"/>
                <w:tab w:val="left" w:pos="1428"/>
              </w:tabs>
              <w:spacing w:before="100"/>
              <w:rPr>
                <w:b/>
              </w:rPr>
            </w:pPr>
            <w:r w:rsidRPr="005235DF">
              <w:rPr>
                <w:b/>
              </w:rPr>
              <w:t>By whom:</w:t>
            </w:r>
          </w:p>
        </w:tc>
      </w:tr>
      <w:tr w:rsidR="00975B8B" w:rsidRPr="0049655D" w14:paraId="3FD7FD34" w14:textId="77777777" w:rsidTr="000B3975">
        <w:tc>
          <w:tcPr>
            <w:tcW w:w="985" w:type="dxa"/>
            <w:shd w:val="clear" w:color="auto" w:fill="auto"/>
          </w:tcPr>
          <w:p w14:paraId="0133EBA3" w14:textId="77777777" w:rsidR="00975B8B" w:rsidRDefault="00975B8B" w:rsidP="00975B8B">
            <w:pPr>
              <w:pStyle w:val="Itemlevel1"/>
              <w:tabs>
                <w:tab w:val="clear" w:pos="1134"/>
                <w:tab w:val="left" w:pos="952"/>
                <w:tab w:val="left" w:pos="1428"/>
              </w:tabs>
              <w:spacing w:before="0"/>
            </w:pPr>
            <w:r>
              <w:t>27.1.5</w:t>
            </w:r>
          </w:p>
        </w:tc>
        <w:tc>
          <w:tcPr>
            <w:tcW w:w="6783" w:type="dxa"/>
            <w:shd w:val="clear" w:color="auto" w:fill="auto"/>
          </w:tcPr>
          <w:p w14:paraId="3FE36D8F" w14:textId="77777777" w:rsidR="00975B8B" w:rsidRDefault="00975B8B" w:rsidP="00975B8B">
            <w:pPr>
              <w:pStyle w:val="Itemlevel1"/>
              <w:tabs>
                <w:tab w:val="clear" w:pos="1134"/>
                <w:tab w:val="left" w:pos="952"/>
                <w:tab w:val="left" w:pos="1428"/>
              </w:tabs>
              <w:spacing w:before="0"/>
            </w:pPr>
            <w:r>
              <w:t>Speeding</w:t>
            </w:r>
          </w:p>
          <w:p w14:paraId="12EEDA46" w14:textId="77777777" w:rsidR="00975B8B" w:rsidRPr="00A47997" w:rsidRDefault="00310831" w:rsidP="00975B8B">
            <w:pPr>
              <w:pStyle w:val="Itemlevel1"/>
              <w:tabs>
                <w:tab w:val="clear" w:pos="1134"/>
                <w:tab w:val="left" w:pos="952"/>
                <w:tab w:val="left" w:pos="1428"/>
              </w:tabs>
              <w:spacing w:before="0"/>
              <w:rPr>
                <w:lang w:val="en-GB"/>
              </w:rPr>
            </w:pPr>
            <w:r>
              <w:t xml:space="preserve">Issues in parish to be reviewed after lockdown. </w:t>
            </w:r>
          </w:p>
        </w:tc>
        <w:tc>
          <w:tcPr>
            <w:tcW w:w="1981" w:type="dxa"/>
            <w:shd w:val="clear" w:color="auto" w:fill="auto"/>
          </w:tcPr>
          <w:p w14:paraId="70386DC4" w14:textId="77777777" w:rsidR="00975B8B" w:rsidRDefault="00310831" w:rsidP="00975B8B">
            <w:pPr>
              <w:pStyle w:val="Itemlevel1"/>
              <w:tabs>
                <w:tab w:val="clear" w:pos="1134"/>
                <w:tab w:val="left" w:pos="952"/>
                <w:tab w:val="left" w:pos="1428"/>
              </w:tabs>
              <w:spacing w:before="0"/>
            </w:pPr>
            <w:r>
              <w:t>All</w:t>
            </w:r>
          </w:p>
        </w:tc>
      </w:tr>
      <w:tr w:rsidR="00975B8B" w:rsidRPr="0049655D" w14:paraId="511A1B6C" w14:textId="77777777" w:rsidTr="000B3975">
        <w:tc>
          <w:tcPr>
            <w:tcW w:w="985" w:type="dxa"/>
            <w:shd w:val="clear" w:color="auto" w:fill="auto"/>
          </w:tcPr>
          <w:p w14:paraId="5C197740" w14:textId="77777777" w:rsidR="00975B8B" w:rsidRDefault="00975B8B" w:rsidP="00975B8B">
            <w:pPr>
              <w:pStyle w:val="Itemlevel1"/>
              <w:tabs>
                <w:tab w:val="clear" w:pos="1134"/>
                <w:tab w:val="left" w:pos="952"/>
                <w:tab w:val="left" w:pos="1428"/>
              </w:tabs>
              <w:spacing w:before="0"/>
            </w:pPr>
            <w:r>
              <w:t xml:space="preserve">88.2 </w:t>
            </w:r>
          </w:p>
        </w:tc>
        <w:tc>
          <w:tcPr>
            <w:tcW w:w="6783" w:type="dxa"/>
            <w:shd w:val="clear" w:color="auto" w:fill="auto"/>
          </w:tcPr>
          <w:p w14:paraId="5800B767" w14:textId="77777777" w:rsidR="00975B8B" w:rsidRPr="00E06E87" w:rsidRDefault="00310831" w:rsidP="00975B8B">
            <w:pPr>
              <w:tabs>
                <w:tab w:val="left" w:pos="1222"/>
              </w:tabs>
              <w:rPr>
                <w:rFonts w:ascii="Calibri" w:hAnsi="Calibri" w:cs="Calibri"/>
              </w:rPr>
            </w:pPr>
            <w:r w:rsidRPr="00E06E87">
              <w:rPr>
                <w:rFonts w:ascii="Calibri" w:hAnsi="Calibri" w:cs="Calibri"/>
                <w:bCs/>
                <w:lang w:val="en-GB"/>
              </w:rPr>
              <w:t>Motion to be instructed to collate evidence of speeding on Hollow Lane to enable a formal request to change the speed limit to be submitted to WBC</w:t>
            </w:r>
          </w:p>
        </w:tc>
        <w:tc>
          <w:tcPr>
            <w:tcW w:w="1981" w:type="dxa"/>
            <w:shd w:val="clear" w:color="auto" w:fill="auto"/>
          </w:tcPr>
          <w:p w14:paraId="2E88CC80" w14:textId="3508A250" w:rsidR="00975B8B" w:rsidRDefault="00FD64FB" w:rsidP="00975B8B">
            <w:pPr>
              <w:pStyle w:val="Itemlevel1"/>
              <w:tabs>
                <w:tab w:val="clear" w:pos="1134"/>
                <w:tab w:val="left" w:pos="952"/>
                <w:tab w:val="left" w:pos="1428"/>
              </w:tabs>
              <w:spacing w:before="0"/>
            </w:pPr>
            <w:r>
              <w:t xml:space="preserve">Cllr. Lias </w:t>
            </w:r>
            <w:r w:rsidR="00975B8B">
              <w:t xml:space="preserve"> </w:t>
            </w:r>
          </w:p>
        </w:tc>
      </w:tr>
      <w:tr w:rsidR="00310831" w:rsidRPr="0049655D" w14:paraId="24EC9D8F" w14:textId="77777777" w:rsidTr="000B3975">
        <w:tc>
          <w:tcPr>
            <w:tcW w:w="985" w:type="dxa"/>
            <w:shd w:val="clear" w:color="auto" w:fill="auto"/>
          </w:tcPr>
          <w:p w14:paraId="719ADEAA" w14:textId="77777777" w:rsidR="00310831" w:rsidRDefault="00310831" w:rsidP="00975B8B">
            <w:pPr>
              <w:pStyle w:val="Itemlevel1"/>
              <w:tabs>
                <w:tab w:val="clear" w:pos="1134"/>
                <w:tab w:val="left" w:pos="952"/>
                <w:tab w:val="left" w:pos="1428"/>
              </w:tabs>
              <w:spacing w:before="0"/>
            </w:pPr>
            <w:r>
              <w:t>88.2</w:t>
            </w:r>
          </w:p>
        </w:tc>
        <w:tc>
          <w:tcPr>
            <w:tcW w:w="6783" w:type="dxa"/>
            <w:shd w:val="clear" w:color="auto" w:fill="auto"/>
          </w:tcPr>
          <w:p w14:paraId="5D5D1731" w14:textId="77777777" w:rsidR="00310831" w:rsidRPr="00E06E87" w:rsidRDefault="00310831" w:rsidP="00310831">
            <w:pPr>
              <w:pStyle w:val="Itemlevel1"/>
              <w:tabs>
                <w:tab w:val="clear" w:pos="1134"/>
                <w:tab w:val="left" w:pos="952"/>
                <w:tab w:val="left" w:pos="1428"/>
              </w:tabs>
              <w:spacing w:before="0"/>
              <w:rPr>
                <w:bCs/>
                <w:lang w:val="en-GB"/>
              </w:rPr>
            </w:pPr>
            <w:r w:rsidRPr="00E06E87">
              <w:rPr>
                <w:bCs/>
                <w:lang w:val="en-GB"/>
              </w:rPr>
              <w:t xml:space="preserve">Clerk to invite a representative from the police to the next Planning and Highways committee meeting to advise on how it should move forward with speeding issues. </w:t>
            </w:r>
          </w:p>
        </w:tc>
        <w:tc>
          <w:tcPr>
            <w:tcW w:w="1981" w:type="dxa"/>
            <w:shd w:val="clear" w:color="auto" w:fill="auto"/>
          </w:tcPr>
          <w:p w14:paraId="574FA152" w14:textId="77777777" w:rsidR="00310831" w:rsidRDefault="00310831" w:rsidP="00975B8B">
            <w:pPr>
              <w:pStyle w:val="Itemlevel1"/>
              <w:tabs>
                <w:tab w:val="clear" w:pos="1134"/>
                <w:tab w:val="left" w:pos="952"/>
                <w:tab w:val="left" w:pos="1428"/>
              </w:tabs>
              <w:spacing w:before="0"/>
            </w:pPr>
            <w:r>
              <w:t xml:space="preserve">Clerk </w:t>
            </w:r>
          </w:p>
        </w:tc>
      </w:tr>
      <w:tr w:rsidR="00975B8B" w:rsidRPr="0049655D" w14:paraId="2F7F9BF3" w14:textId="77777777" w:rsidTr="000B3975">
        <w:tc>
          <w:tcPr>
            <w:tcW w:w="985" w:type="dxa"/>
            <w:shd w:val="clear" w:color="auto" w:fill="auto"/>
          </w:tcPr>
          <w:p w14:paraId="12C3C1A3" w14:textId="77777777" w:rsidR="00975B8B" w:rsidRDefault="00975B8B" w:rsidP="00975B8B">
            <w:pPr>
              <w:pStyle w:val="Itemlevel1"/>
              <w:tabs>
                <w:tab w:val="clear" w:pos="1134"/>
                <w:tab w:val="left" w:pos="952"/>
                <w:tab w:val="left" w:pos="1428"/>
              </w:tabs>
              <w:spacing w:before="0"/>
            </w:pPr>
            <w:bookmarkStart w:id="0" w:name="_Hlk34212653"/>
            <w:r>
              <w:t>90.0</w:t>
            </w:r>
          </w:p>
        </w:tc>
        <w:tc>
          <w:tcPr>
            <w:tcW w:w="6783" w:type="dxa"/>
            <w:shd w:val="clear" w:color="auto" w:fill="auto"/>
          </w:tcPr>
          <w:p w14:paraId="7AE857C3" w14:textId="16B9ACC4" w:rsidR="00975B8B" w:rsidRPr="00E06E87" w:rsidRDefault="00975B8B" w:rsidP="00975B8B">
            <w:pPr>
              <w:pStyle w:val="Itemlevel1"/>
              <w:tabs>
                <w:tab w:val="clear" w:pos="1134"/>
                <w:tab w:val="center" w:pos="2757"/>
              </w:tabs>
              <w:spacing w:before="0"/>
            </w:pPr>
            <w:r w:rsidRPr="00E06E87">
              <w:t>Cllr James to produce text regarding our legal framework to place in our Standing Orders regarding our procedure for contracts and work orders – deferred until February 2021</w:t>
            </w:r>
            <w:r w:rsidR="00FD64FB">
              <w:t xml:space="preserve">. Now deferred to F&amp;GP of March 2021 </w:t>
            </w:r>
          </w:p>
        </w:tc>
        <w:tc>
          <w:tcPr>
            <w:tcW w:w="1981" w:type="dxa"/>
            <w:shd w:val="clear" w:color="auto" w:fill="auto"/>
          </w:tcPr>
          <w:p w14:paraId="3E7BD3F8" w14:textId="77777777" w:rsidR="00975B8B" w:rsidRPr="00395995" w:rsidRDefault="00975B8B" w:rsidP="00975B8B">
            <w:pPr>
              <w:pStyle w:val="Itemlevel1"/>
              <w:tabs>
                <w:tab w:val="clear" w:pos="1134"/>
                <w:tab w:val="left" w:pos="952"/>
                <w:tab w:val="left" w:pos="1428"/>
              </w:tabs>
              <w:spacing w:before="0"/>
            </w:pPr>
            <w:r>
              <w:t xml:space="preserve">Cllr. James </w:t>
            </w:r>
          </w:p>
        </w:tc>
      </w:tr>
      <w:tr w:rsidR="002967C7" w:rsidRPr="001D7BB1" w14:paraId="23F013AD" w14:textId="77777777" w:rsidTr="000B3975">
        <w:tc>
          <w:tcPr>
            <w:tcW w:w="985" w:type="dxa"/>
            <w:shd w:val="clear" w:color="auto" w:fill="auto"/>
          </w:tcPr>
          <w:p w14:paraId="6BBFF44A" w14:textId="77777777" w:rsidR="002967C7" w:rsidRDefault="00AA0846" w:rsidP="002967C7">
            <w:pPr>
              <w:pStyle w:val="Itemlevel1"/>
              <w:tabs>
                <w:tab w:val="clear" w:pos="1134"/>
                <w:tab w:val="left" w:pos="952"/>
                <w:tab w:val="left" w:pos="1428"/>
              </w:tabs>
              <w:spacing w:before="0"/>
            </w:pPr>
            <w:bookmarkStart w:id="1" w:name="_Hlk47624264"/>
            <w:r>
              <w:t>106.1.1</w:t>
            </w:r>
          </w:p>
        </w:tc>
        <w:tc>
          <w:tcPr>
            <w:tcW w:w="6783" w:type="dxa"/>
            <w:shd w:val="clear" w:color="auto" w:fill="auto"/>
          </w:tcPr>
          <w:p w14:paraId="3E0BBAA3" w14:textId="2747A61D" w:rsidR="002967C7" w:rsidRPr="00E06E87" w:rsidRDefault="00AA0846" w:rsidP="002967C7">
            <w:pPr>
              <w:pStyle w:val="Itemlevel1"/>
              <w:tabs>
                <w:tab w:val="clear" w:pos="1134"/>
                <w:tab w:val="left" w:pos="952"/>
                <w:tab w:val="left" w:pos="1428"/>
              </w:tabs>
              <w:spacing w:before="0"/>
            </w:pPr>
            <w:r w:rsidRPr="00E06E87">
              <w:t>Cllr Lias to get update from Taylor Wimpey over disputed land at Halfway cottage</w:t>
            </w:r>
          </w:p>
        </w:tc>
        <w:tc>
          <w:tcPr>
            <w:tcW w:w="1981" w:type="dxa"/>
            <w:shd w:val="clear" w:color="auto" w:fill="auto"/>
          </w:tcPr>
          <w:p w14:paraId="6303CD83" w14:textId="77777777" w:rsidR="002967C7" w:rsidRDefault="002967C7" w:rsidP="002967C7">
            <w:pPr>
              <w:pStyle w:val="Itemlevel1"/>
              <w:tabs>
                <w:tab w:val="clear" w:pos="1134"/>
                <w:tab w:val="left" w:pos="952"/>
                <w:tab w:val="left" w:pos="1428"/>
              </w:tabs>
              <w:spacing w:before="0"/>
            </w:pPr>
            <w:r>
              <w:t>C</w:t>
            </w:r>
            <w:r w:rsidR="00AA0846">
              <w:t xml:space="preserve">llr. Lias </w:t>
            </w:r>
          </w:p>
        </w:tc>
      </w:tr>
      <w:tr w:rsidR="00BD01F9" w:rsidRPr="001D7BB1" w14:paraId="79C09F4C" w14:textId="77777777" w:rsidTr="000B3975">
        <w:tc>
          <w:tcPr>
            <w:tcW w:w="985" w:type="dxa"/>
            <w:shd w:val="clear" w:color="auto" w:fill="auto"/>
          </w:tcPr>
          <w:p w14:paraId="595902D3" w14:textId="77777777" w:rsidR="00BD01F9" w:rsidRDefault="00BD01F9" w:rsidP="002967C7">
            <w:pPr>
              <w:pStyle w:val="Itemlevel1"/>
              <w:tabs>
                <w:tab w:val="clear" w:pos="1134"/>
                <w:tab w:val="left" w:pos="952"/>
                <w:tab w:val="left" w:pos="1428"/>
              </w:tabs>
              <w:spacing w:before="0"/>
            </w:pPr>
            <w:r>
              <w:t>6.1.2</w:t>
            </w:r>
          </w:p>
        </w:tc>
        <w:tc>
          <w:tcPr>
            <w:tcW w:w="6783" w:type="dxa"/>
            <w:shd w:val="clear" w:color="auto" w:fill="auto"/>
          </w:tcPr>
          <w:p w14:paraId="46CE4765" w14:textId="77777777" w:rsidR="00BD01F9" w:rsidRPr="00E06E87" w:rsidRDefault="00BD01F9" w:rsidP="002967C7">
            <w:pPr>
              <w:pStyle w:val="Itemlevel1"/>
              <w:tabs>
                <w:tab w:val="clear" w:pos="1134"/>
                <w:tab w:val="left" w:pos="952"/>
                <w:tab w:val="left" w:pos="1428"/>
              </w:tabs>
              <w:spacing w:before="0"/>
            </w:pPr>
            <w:r w:rsidRPr="00E06E87">
              <w:rPr>
                <w:rFonts w:cs="Calibri"/>
                <w:lang w:val="en-GB"/>
              </w:rPr>
              <w:t>The Clerk undertook to seek information on whether the shop had obtained permission for additional activity so that the residents could be informed.</w:t>
            </w:r>
          </w:p>
        </w:tc>
        <w:tc>
          <w:tcPr>
            <w:tcW w:w="1981" w:type="dxa"/>
            <w:shd w:val="clear" w:color="auto" w:fill="auto"/>
          </w:tcPr>
          <w:p w14:paraId="7295D95C" w14:textId="77777777" w:rsidR="00BD01F9" w:rsidRDefault="00BD01F9" w:rsidP="002967C7">
            <w:pPr>
              <w:pStyle w:val="Itemlevel1"/>
              <w:tabs>
                <w:tab w:val="clear" w:pos="1134"/>
                <w:tab w:val="left" w:pos="952"/>
                <w:tab w:val="left" w:pos="1428"/>
              </w:tabs>
              <w:spacing w:before="0"/>
            </w:pPr>
            <w:r>
              <w:t xml:space="preserve">Clerk </w:t>
            </w:r>
          </w:p>
        </w:tc>
      </w:tr>
      <w:tr w:rsidR="008723EC" w:rsidRPr="001D7BB1" w14:paraId="7A5A8033" w14:textId="77777777" w:rsidTr="000B3975">
        <w:tc>
          <w:tcPr>
            <w:tcW w:w="985" w:type="dxa"/>
            <w:shd w:val="clear" w:color="auto" w:fill="auto"/>
          </w:tcPr>
          <w:p w14:paraId="3BE435C9" w14:textId="2B5BC1EC" w:rsidR="008723EC" w:rsidRDefault="008723EC" w:rsidP="002967C7">
            <w:pPr>
              <w:pStyle w:val="Itemlevel1"/>
              <w:tabs>
                <w:tab w:val="clear" w:pos="1134"/>
                <w:tab w:val="left" w:pos="952"/>
                <w:tab w:val="left" w:pos="1428"/>
              </w:tabs>
              <w:spacing w:before="0"/>
            </w:pPr>
            <w:r>
              <w:t>16.1.1</w:t>
            </w:r>
          </w:p>
        </w:tc>
        <w:tc>
          <w:tcPr>
            <w:tcW w:w="6783" w:type="dxa"/>
            <w:shd w:val="clear" w:color="auto" w:fill="auto"/>
          </w:tcPr>
          <w:p w14:paraId="3CF03B82" w14:textId="3EB5B056" w:rsidR="008723EC" w:rsidRDefault="008723EC" w:rsidP="002967C7">
            <w:pPr>
              <w:pStyle w:val="Itemlevel1"/>
              <w:tabs>
                <w:tab w:val="clear" w:pos="1134"/>
                <w:tab w:val="left" w:pos="952"/>
                <w:tab w:val="left" w:pos="1428"/>
              </w:tabs>
              <w:spacing w:before="0"/>
            </w:pPr>
            <w:r>
              <w:t xml:space="preserve">Clerk to obtain further information on outstanding enforcement notices detailed in the item above. </w:t>
            </w:r>
          </w:p>
        </w:tc>
        <w:tc>
          <w:tcPr>
            <w:tcW w:w="1981" w:type="dxa"/>
            <w:shd w:val="clear" w:color="auto" w:fill="auto"/>
          </w:tcPr>
          <w:p w14:paraId="6727BBBF" w14:textId="22594995" w:rsidR="008723EC" w:rsidRDefault="00FD64FB" w:rsidP="002967C7">
            <w:pPr>
              <w:pStyle w:val="Itemlevel1"/>
              <w:tabs>
                <w:tab w:val="clear" w:pos="1134"/>
                <w:tab w:val="left" w:pos="952"/>
                <w:tab w:val="left" w:pos="1428"/>
              </w:tabs>
              <w:spacing w:before="0"/>
            </w:pPr>
            <w:r>
              <w:t>Clerk</w:t>
            </w:r>
          </w:p>
        </w:tc>
      </w:tr>
      <w:tr w:rsidR="008723EC" w:rsidRPr="001D7BB1" w14:paraId="1B8A24BE" w14:textId="77777777" w:rsidTr="000B3975">
        <w:tc>
          <w:tcPr>
            <w:tcW w:w="985" w:type="dxa"/>
            <w:shd w:val="clear" w:color="auto" w:fill="auto"/>
          </w:tcPr>
          <w:p w14:paraId="1DEFA5C8" w14:textId="203024F5" w:rsidR="008723EC" w:rsidRDefault="008723EC" w:rsidP="002967C7">
            <w:pPr>
              <w:pStyle w:val="Itemlevel1"/>
              <w:tabs>
                <w:tab w:val="clear" w:pos="1134"/>
                <w:tab w:val="left" w:pos="952"/>
                <w:tab w:val="left" w:pos="1428"/>
              </w:tabs>
              <w:spacing w:before="0"/>
            </w:pPr>
            <w:r>
              <w:t>16.1.2</w:t>
            </w:r>
          </w:p>
        </w:tc>
        <w:tc>
          <w:tcPr>
            <w:tcW w:w="6783" w:type="dxa"/>
            <w:shd w:val="clear" w:color="auto" w:fill="auto"/>
          </w:tcPr>
          <w:p w14:paraId="0DB7B710" w14:textId="3355EE93" w:rsidR="008723EC" w:rsidRPr="008723EC" w:rsidRDefault="008723EC" w:rsidP="002967C7">
            <w:pPr>
              <w:pStyle w:val="Itemlevel1"/>
              <w:tabs>
                <w:tab w:val="clear" w:pos="1134"/>
                <w:tab w:val="left" w:pos="952"/>
                <w:tab w:val="left" w:pos="1428"/>
              </w:tabs>
              <w:spacing w:before="0"/>
            </w:pPr>
            <w:r w:rsidRPr="008723EC">
              <w:rPr>
                <w:rFonts w:cs="Calibri"/>
                <w:lang w:val="en-GB"/>
              </w:rPr>
              <w:t>In respect of Parker Close, Clerk to write to enforcements to support the action taken and request that the same action be taken at Teal Grove where protected hedgerow had also been removed.</w:t>
            </w:r>
          </w:p>
        </w:tc>
        <w:tc>
          <w:tcPr>
            <w:tcW w:w="1981" w:type="dxa"/>
            <w:shd w:val="clear" w:color="auto" w:fill="auto"/>
          </w:tcPr>
          <w:p w14:paraId="5BF68646" w14:textId="5B15CC8F" w:rsidR="008723EC" w:rsidRDefault="008723EC" w:rsidP="002967C7">
            <w:pPr>
              <w:pStyle w:val="Itemlevel1"/>
              <w:tabs>
                <w:tab w:val="clear" w:pos="1134"/>
                <w:tab w:val="left" w:pos="952"/>
                <w:tab w:val="left" w:pos="1428"/>
              </w:tabs>
              <w:spacing w:before="0"/>
            </w:pPr>
            <w:r>
              <w:t xml:space="preserve">Clerk </w:t>
            </w:r>
          </w:p>
        </w:tc>
      </w:tr>
      <w:tr w:rsidR="008723EC" w:rsidRPr="001D7BB1" w14:paraId="091A9AC6" w14:textId="77777777" w:rsidTr="008723EC">
        <w:trPr>
          <w:trHeight w:val="42"/>
        </w:trPr>
        <w:tc>
          <w:tcPr>
            <w:tcW w:w="985" w:type="dxa"/>
            <w:shd w:val="clear" w:color="auto" w:fill="auto"/>
          </w:tcPr>
          <w:p w14:paraId="4722B602" w14:textId="12988CD5" w:rsidR="008723EC" w:rsidRDefault="008723EC" w:rsidP="002967C7">
            <w:pPr>
              <w:pStyle w:val="Itemlevel1"/>
              <w:tabs>
                <w:tab w:val="clear" w:pos="1134"/>
                <w:tab w:val="left" w:pos="952"/>
                <w:tab w:val="left" w:pos="1428"/>
              </w:tabs>
              <w:spacing w:before="0"/>
            </w:pPr>
            <w:r>
              <w:t>16.1.3</w:t>
            </w:r>
          </w:p>
        </w:tc>
        <w:tc>
          <w:tcPr>
            <w:tcW w:w="6783" w:type="dxa"/>
            <w:shd w:val="clear" w:color="auto" w:fill="auto"/>
          </w:tcPr>
          <w:p w14:paraId="19AD4697" w14:textId="48DCE646" w:rsidR="008723EC" w:rsidRPr="008723EC" w:rsidRDefault="008723EC" w:rsidP="002967C7">
            <w:pPr>
              <w:pStyle w:val="Itemlevel1"/>
              <w:tabs>
                <w:tab w:val="clear" w:pos="1134"/>
                <w:tab w:val="left" w:pos="952"/>
                <w:tab w:val="left" w:pos="1428"/>
              </w:tabs>
              <w:spacing w:before="0"/>
            </w:pPr>
            <w:r w:rsidRPr="008723EC">
              <w:rPr>
                <w:rFonts w:cs="Calibri"/>
                <w:bCs/>
              </w:rPr>
              <w:t xml:space="preserve">Clerk to write to enforcements to understand how the case at </w:t>
            </w:r>
            <w:proofErr w:type="spellStart"/>
            <w:r w:rsidRPr="008723EC">
              <w:rPr>
                <w:rFonts w:cs="Calibri"/>
                <w:bCs/>
              </w:rPr>
              <w:t>Harwin</w:t>
            </w:r>
            <w:proofErr w:type="spellEnd"/>
            <w:r w:rsidRPr="008723EC">
              <w:rPr>
                <w:rFonts w:cs="Calibri"/>
                <w:bCs/>
              </w:rPr>
              <w:t>, Chapel Lane had been closed when the planning application stated as submitted was not available to view on the planning portal</w:t>
            </w:r>
          </w:p>
        </w:tc>
        <w:tc>
          <w:tcPr>
            <w:tcW w:w="1981" w:type="dxa"/>
            <w:shd w:val="clear" w:color="auto" w:fill="auto"/>
          </w:tcPr>
          <w:p w14:paraId="2779DCDC" w14:textId="66536BEE" w:rsidR="008723EC" w:rsidRDefault="008723EC" w:rsidP="002967C7">
            <w:pPr>
              <w:pStyle w:val="Itemlevel1"/>
              <w:tabs>
                <w:tab w:val="clear" w:pos="1134"/>
                <w:tab w:val="left" w:pos="952"/>
                <w:tab w:val="left" w:pos="1428"/>
              </w:tabs>
              <w:spacing w:before="0"/>
            </w:pPr>
            <w:r>
              <w:t xml:space="preserve">Clerk </w:t>
            </w:r>
          </w:p>
        </w:tc>
      </w:tr>
      <w:tr w:rsidR="008723EC" w:rsidRPr="001D7BB1" w14:paraId="4D8954BC" w14:textId="77777777" w:rsidTr="008723EC">
        <w:trPr>
          <w:trHeight w:val="42"/>
        </w:trPr>
        <w:tc>
          <w:tcPr>
            <w:tcW w:w="985" w:type="dxa"/>
            <w:shd w:val="clear" w:color="auto" w:fill="auto"/>
          </w:tcPr>
          <w:p w14:paraId="38978004" w14:textId="54D21556" w:rsidR="008723EC" w:rsidRDefault="008723EC" w:rsidP="002967C7">
            <w:pPr>
              <w:pStyle w:val="Itemlevel1"/>
              <w:tabs>
                <w:tab w:val="clear" w:pos="1134"/>
                <w:tab w:val="left" w:pos="952"/>
                <w:tab w:val="left" w:pos="1428"/>
              </w:tabs>
              <w:spacing w:before="0"/>
            </w:pPr>
            <w:r>
              <w:t>17.3.2</w:t>
            </w:r>
          </w:p>
        </w:tc>
        <w:tc>
          <w:tcPr>
            <w:tcW w:w="6783" w:type="dxa"/>
            <w:shd w:val="clear" w:color="auto" w:fill="auto"/>
          </w:tcPr>
          <w:p w14:paraId="2716DF70" w14:textId="5D986FF2" w:rsidR="008723EC" w:rsidRPr="008723EC" w:rsidRDefault="008723EC" w:rsidP="002967C7">
            <w:pPr>
              <w:pStyle w:val="Itemlevel1"/>
              <w:tabs>
                <w:tab w:val="clear" w:pos="1134"/>
                <w:tab w:val="left" w:pos="952"/>
                <w:tab w:val="left" w:pos="1428"/>
              </w:tabs>
              <w:spacing w:before="0"/>
              <w:rPr>
                <w:rFonts w:cs="Calibri"/>
                <w:bCs/>
              </w:rPr>
            </w:pPr>
            <w:r>
              <w:rPr>
                <w:rFonts w:cs="Calibri"/>
                <w:bCs/>
              </w:rPr>
              <w:t xml:space="preserve">Clerk to speak with Nigel Frankland </w:t>
            </w:r>
            <w:proofErr w:type="spellStart"/>
            <w:r>
              <w:rPr>
                <w:rFonts w:cs="Calibri"/>
                <w:bCs/>
              </w:rPr>
              <w:t>UoR</w:t>
            </w:r>
            <w:proofErr w:type="spellEnd"/>
            <w:r>
              <w:rPr>
                <w:rFonts w:cs="Calibri"/>
                <w:bCs/>
              </w:rPr>
              <w:t xml:space="preserve"> regarding the potential link between footpath 28 and Leyland Gardens </w:t>
            </w:r>
          </w:p>
        </w:tc>
        <w:tc>
          <w:tcPr>
            <w:tcW w:w="1981" w:type="dxa"/>
            <w:shd w:val="clear" w:color="auto" w:fill="auto"/>
          </w:tcPr>
          <w:p w14:paraId="33869831" w14:textId="49B55C48" w:rsidR="008723EC" w:rsidRDefault="008723EC" w:rsidP="002967C7">
            <w:pPr>
              <w:pStyle w:val="Itemlevel1"/>
              <w:tabs>
                <w:tab w:val="clear" w:pos="1134"/>
                <w:tab w:val="left" w:pos="952"/>
                <w:tab w:val="left" w:pos="1428"/>
              </w:tabs>
              <w:spacing w:before="0"/>
            </w:pPr>
            <w:r>
              <w:t xml:space="preserve">Clerk </w:t>
            </w:r>
          </w:p>
        </w:tc>
      </w:tr>
      <w:tr w:rsidR="008723EC" w:rsidRPr="001D7BB1" w14:paraId="3BFCAE11" w14:textId="77777777" w:rsidTr="008723EC">
        <w:trPr>
          <w:trHeight w:val="42"/>
        </w:trPr>
        <w:tc>
          <w:tcPr>
            <w:tcW w:w="985" w:type="dxa"/>
            <w:shd w:val="clear" w:color="auto" w:fill="auto"/>
          </w:tcPr>
          <w:p w14:paraId="420C8542" w14:textId="07D0B544" w:rsidR="008723EC" w:rsidRDefault="008723EC" w:rsidP="002967C7">
            <w:pPr>
              <w:pStyle w:val="Itemlevel1"/>
              <w:tabs>
                <w:tab w:val="clear" w:pos="1134"/>
                <w:tab w:val="left" w:pos="952"/>
                <w:tab w:val="left" w:pos="1428"/>
              </w:tabs>
              <w:spacing w:before="0"/>
            </w:pPr>
            <w:r>
              <w:t>18.2.1</w:t>
            </w:r>
          </w:p>
        </w:tc>
        <w:tc>
          <w:tcPr>
            <w:tcW w:w="6783" w:type="dxa"/>
            <w:shd w:val="clear" w:color="auto" w:fill="auto"/>
          </w:tcPr>
          <w:p w14:paraId="75611448" w14:textId="383545E3" w:rsidR="008723EC" w:rsidRDefault="008723EC" w:rsidP="002967C7">
            <w:pPr>
              <w:pStyle w:val="Itemlevel1"/>
              <w:tabs>
                <w:tab w:val="clear" w:pos="1134"/>
                <w:tab w:val="left" w:pos="952"/>
                <w:tab w:val="left" w:pos="1428"/>
              </w:tabs>
              <w:spacing w:before="0"/>
              <w:rPr>
                <w:rFonts w:cs="Calibri"/>
                <w:bCs/>
              </w:rPr>
            </w:pPr>
            <w:r>
              <w:rPr>
                <w:rFonts w:cs="Calibri"/>
                <w:bCs/>
              </w:rPr>
              <w:t xml:space="preserve">Clerk to submit an objection to plans for an incinerator proposed by J </w:t>
            </w:r>
            <w:proofErr w:type="spellStart"/>
            <w:r>
              <w:rPr>
                <w:rFonts w:cs="Calibri"/>
                <w:bCs/>
              </w:rPr>
              <w:t>Mould</w:t>
            </w:r>
            <w:proofErr w:type="spellEnd"/>
            <w:r>
              <w:rPr>
                <w:rFonts w:cs="Calibri"/>
                <w:bCs/>
              </w:rPr>
              <w:t xml:space="preserve"> on the basis set out above</w:t>
            </w:r>
          </w:p>
        </w:tc>
        <w:tc>
          <w:tcPr>
            <w:tcW w:w="1981" w:type="dxa"/>
            <w:shd w:val="clear" w:color="auto" w:fill="auto"/>
          </w:tcPr>
          <w:p w14:paraId="28541029" w14:textId="5C580881" w:rsidR="008723EC" w:rsidRDefault="008723EC" w:rsidP="002967C7">
            <w:pPr>
              <w:pStyle w:val="Itemlevel1"/>
              <w:tabs>
                <w:tab w:val="clear" w:pos="1134"/>
                <w:tab w:val="left" w:pos="952"/>
                <w:tab w:val="left" w:pos="1428"/>
              </w:tabs>
              <w:spacing w:before="0"/>
            </w:pPr>
            <w:r>
              <w:t xml:space="preserve">Clerk </w:t>
            </w:r>
          </w:p>
        </w:tc>
      </w:tr>
      <w:tr w:rsidR="008723EC" w:rsidRPr="001D7BB1" w14:paraId="6AD6C013" w14:textId="77777777" w:rsidTr="008723EC">
        <w:trPr>
          <w:trHeight w:val="42"/>
        </w:trPr>
        <w:tc>
          <w:tcPr>
            <w:tcW w:w="985" w:type="dxa"/>
            <w:shd w:val="clear" w:color="auto" w:fill="auto"/>
          </w:tcPr>
          <w:p w14:paraId="1BBFA178" w14:textId="52C3AA17" w:rsidR="008723EC" w:rsidRDefault="008723EC" w:rsidP="002967C7">
            <w:pPr>
              <w:pStyle w:val="Itemlevel1"/>
              <w:tabs>
                <w:tab w:val="clear" w:pos="1134"/>
                <w:tab w:val="left" w:pos="952"/>
                <w:tab w:val="left" w:pos="1428"/>
              </w:tabs>
              <w:spacing w:before="0"/>
            </w:pPr>
            <w:r>
              <w:t>18.3</w:t>
            </w:r>
          </w:p>
        </w:tc>
        <w:tc>
          <w:tcPr>
            <w:tcW w:w="6783" w:type="dxa"/>
            <w:shd w:val="clear" w:color="auto" w:fill="auto"/>
          </w:tcPr>
          <w:p w14:paraId="21A23D28" w14:textId="5469FCCF" w:rsidR="008723EC" w:rsidRDefault="008723EC" w:rsidP="002967C7">
            <w:pPr>
              <w:pStyle w:val="Itemlevel1"/>
              <w:tabs>
                <w:tab w:val="clear" w:pos="1134"/>
                <w:tab w:val="left" w:pos="952"/>
                <w:tab w:val="left" w:pos="1428"/>
              </w:tabs>
              <w:spacing w:before="0"/>
              <w:rPr>
                <w:rFonts w:cs="Calibri"/>
                <w:bCs/>
              </w:rPr>
            </w:pPr>
            <w:r>
              <w:rPr>
                <w:rFonts w:cs="Calibri"/>
                <w:bCs/>
              </w:rPr>
              <w:t xml:space="preserve">Clerk to locate chevron banners and offer them to resident on Mortimer Lane in Grazeley. </w:t>
            </w:r>
          </w:p>
        </w:tc>
        <w:tc>
          <w:tcPr>
            <w:tcW w:w="1981" w:type="dxa"/>
            <w:shd w:val="clear" w:color="auto" w:fill="auto"/>
          </w:tcPr>
          <w:p w14:paraId="6810E2B9" w14:textId="4071DE7D" w:rsidR="008723EC" w:rsidRDefault="008723EC" w:rsidP="002967C7">
            <w:pPr>
              <w:pStyle w:val="Itemlevel1"/>
              <w:tabs>
                <w:tab w:val="clear" w:pos="1134"/>
                <w:tab w:val="left" w:pos="952"/>
                <w:tab w:val="left" w:pos="1428"/>
              </w:tabs>
              <w:spacing w:before="0"/>
            </w:pPr>
            <w:r>
              <w:t xml:space="preserve">Clerk </w:t>
            </w:r>
          </w:p>
        </w:tc>
      </w:tr>
      <w:tr w:rsidR="008723EC" w:rsidRPr="001D7BB1" w14:paraId="4F194657" w14:textId="77777777" w:rsidTr="008723EC">
        <w:trPr>
          <w:trHeight w:val="42"/>
        </w:trPr>
        <w:tc>
          <w:tcPr>
            <w:tcW w:w="985" w:type="dxa"/>
            <w:shd w:val="clear" w:color="auto" w:fill="auto"/>
          </w:tcPr>
          <w:p w14:paraId="144D195F" w14:textId="009A6CB8" w:rsidR="008723EC" w:rsidRDefault="00E06E87" w:rsidP="002967C7">
            <w:pPr>
              <w:pStyle w:val="Itemlevel1"/>
              <w:tabs>
                <w:tab w:val="clear" w:pos="1134"/>
                <w:tab w:val="left" w:pos="952"/>
                <w:tab w:val="left" w:pos="1428"/>
              </w:tabs>
              <w:spacing w:before="0"/>
            </w:pPr>
            <w:r>
              <w:t>19</w:t>
            </w:r>
          </w:p>
        </w:tc>
        <w:tc>
          <w:tcPr>
            <w:tcW w:w="6783" w:type="dxa"/>
            <w:shd w:val="clear" w:color="auto" w:fill="auto"/>
          </w:tcPr>
          <w:p w14:paraId="6CD31B17" w14:textId="1F1A476B" w:rsidR="008723EC" w:rsidRDefault="00E06E87" w:rsidP="002967C7">
            <w:pPr>
              <w:pStyle w:val="Itemlevel1"/>
              <w:tabs>
                <w:tab w:val="clear" w:pos="1134"/>
                <w:tab w:val="left" w:pos="952"/>
                <w:tab w:val="left" w:pos="1428"/>
              </w:tabs>
              <w:spacing w:before="0"/>
              <w:rPr>
                <w:rFonts w:cs="Calibri"/>
                <w:bCs/>
              </w:rPr>
            </w:pPr>
            <w:r>
              <w:rPr>
                <w:rFonts w:cs="Calibri"/>
                <w:bCs/>
              </w:rPr>
              <w:t>Clerk to update project plan with the points noted in item 19</w:t>
            </w:r>
          </w:p>
        </w:tc>
        <w:tc>
          <w:tcPr>
            <w:tcW w:w="1981" w:type="dxa"/>
            <w:shd w:val="clear" w:color="auto" w:fill="auto"/>
          </w:tcPr>
          <w:p w14:paraId="79C3296D" w14:textId="506DBA45" w:rsidR="008723EC" w:rsidRDefault="00E06E87" w:rsidP="002967C7">
            <w:pPr>
              <w:pStyle w:val="Itemlevel1"/>
              <w:tabs>
                <w:tab w:val="clear" w:pos="1134"/>
                <w:tab w:val="left" w:pos="952"/>
                <w:tab w:val="left" w:pos="1428"/>
              </w:tabs>
              <w:spacing w:before="0"/>
            </w:pPr>
            <w:r>
              <w:t>Clerk</w:t>
            </w:r>
          </w:p>
        </w:tc>
      </w:tr>
    </w:tbl>
    <w:bookmarkEnd w:id="0"/>
    <w:bookmarkEnd w:id="1"/>
    <w:p w14:paraId="27C612F5" w14:textId="250CED9D" w:rsidR="00776C10" w:rsidRDefault="008723EC" w:rsidP="00241127">
      <w:pPr>
        <w:pStyle w:val="Itemlevel1"/>
        <w:tabs>
          <w:tab w:val="left" w:pos="1701"/>
        </w:tabs>
        <w:spacing w:before="0"/>
        <w:rPr>
          <w:b/>
        </w:rPr>
      </w:pPr>
      <w:r>
        <w:rPr>
          <w:b/>
        </w:rPr>
        <w:tab/>
      </w:r>
    </w:p>
    <w:p w14:paraId="74D1FE98" w14:textId="77777777" w:rsidR="00EC1699" w:rsidRPr="0049655D" w:rsidRDefault="00EC1699" w:rsidP="00241127">
      <w:pPr>
        <w:pStyle w:val="Itemlevel1"/>
        <w:tabs>
          <w:tab w:val="left" w:pos="1701"/>
        </w:tabs>
        <w:spacing w:before="0"/>
        <w:rPr>
          <w:b/>
        </w:rPr>
      </w:pPr>
      <w:r w:rsidRPr="0049655D">
        <w:rPr>
          <w:b/>
        </w:rPr>
        <w:t>Planning stats: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8"/>
        <w:gridCol w:w="4805"/>
      </w:tblGrid>
      <w:tr w:rsidR="00EC1699" w:rsidRPr="0049655D" w14:paraId="27E94540" w14:textId="77777777" w:rsidTr="007619E1">
        <w:tc>
          <w:tcPr>
            <w:tcW w:w="4820" w:type="dxa"/>
            <w:shd w:val="clear" w:color="auto" w:fill="auto"/>
          </w:tcPr>
          <w:p w14:paraId="3720F2E6" w14:textId="77777777" w:rsidR="007C3F78" w:rsidRPr="007C3F78" w:rsidRDefault="00EC1699" w:rsidP="007C3F78">
            <w:pPr>
              <w:pStyle w:val="Itemlevel1"/>
              <w:tabs>
                <w:tab w:val="clear" w:pos="1134"/>
                <w:tab w:val="left" w:pos="952"/>
                <w:tab w:val="left" w:pos="1428"/>
              </w:tabs>
              <w:spacing w:before="100"/>
            </w:pPr>
            <w:r w:rsidRPr="0049655D">
              <w:t>Number of p</w:t>
            </w:r>
            <w:r w:rsidR="00E434E4">
              <w:t>l</w:t>
            </w:r>
            <w:r w:rsidRPr="0049655D">
              <w:t>ans reviewed (Civic year to dat</w:t>
            </w:r>
            <w:r w:rsidR="00E434E4">
              <w:t>e)</w:t>
            </w:r>
          </w:p>
        </w:tc>
        <w:tc>
          <w:tcPr>
            <w:tcW w:w="4929" w:type="dxa"/>
            <w:shd w:val="clear" w:color="auto" w:fill="auto"/>
          </w:tcPr>
          <w:p w14:paraId="061327C4" w14:textId="77777777" w:rsidR="00EC1699" w:rsidRPr="00F84905" w:rsidRDefault="00EC1699" w:rsidP="00241127">
            <w:pPr>
              <w:pStyle w:val="Itemlevel1"/>
              <w:tabs>
                <w:tab w:val="clear" w:pos="1134"/>
                <w:tab w:val="left" w:pos="952"/>
                <w:tab w:val="left" w:pos="1428"/>
              </w:tabs>
              <w:spacing w:before="100"/>
              <w:rPr>
                <w:highlight w:val="yellow"/>
              </w:rPr>
            </w:pPr>
          </w:p>
        </w:tc>
      </w:tr>
    </w:tbl>
    <w:p w14:paraId="3B1260D2" w14:textId="77777777" w:rsidR="00D5567F" w:rsidRPr="0049655D" w:rsidRDefault="00D5567F" w:rsidP="00E41AD1">
      <w:pPr>
        <w:pStyle w:val="Itemlevel1"/>
        <w:tabs>
          <w:tab w:val="left" w:pos="1701"/>
        </w:tabs>
      </w:pPr>
    </w:p>
    <w:sectPr w:rsidR="00D5567F" w:rsidRPr="0049655D" w:rsidSect="000D343C">
      <w:headerReference w:type="default" r:id="rId13"/>
      <w:footerReference w:type="default" r:id="rId14"/>
      <w:headerReference w:type="first" r:id="rId15"/>
      <w:footerReference w:type="first" r:id="rId16"/>
      <w:type w:val="oddPage"/>
      <w:pgSz w:w="11909" w:h="16834" w:code="9"/>
      <w:pgMar w:top="720" w:right="1134" w:bottom="794"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A086F" w14:textId="77777777" w:rsidR="008723EC" w:rsidRDefault="008723EC">
      <w:r>
        <w:separator/>
      </w:r>
    </w:p>
  </w:endnote>
  <w:endnote w:type="continuationSeparator" w:id="0">
    <w:p w14:paraId="196BDEE7" w14:textId="77777777" w:rsidR="008723EC" w:rsidRDefault="0087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Photina">
    <w:altName w:val="Times New Roman"/>
    <w:charset w:val="00"/>
    <w:family w:val="roman"/>
    <w:pitch w:val="variable"/>
    <w:sig w:usb0="00000007" w:usb1="00000000" w:usb2="00000000" w:usb3="00000000" w:csb0="00000011" w:csb1="00000000"/>
  </w:font>
  <w:font w:name="Bookman Old Style">
    <w:panose1 w:val="020506040505050202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7465C" w14:textId="77777777" w:rsidR="008723EC" w:rsidRPr="000D42D6" w:rsidRDefault="008723EC">
    <w:pPr>
      <w:pStyle w:val="Footer"/>
      <w:rPr>
        <w:lang w:val="en-GB"/>
      </w:rPr>
    </w:pPr>
    <w:r>
      <w:rPr>
        <w:lang w:val="en-GB"/>
      </w:rPr>
      <w:tab/>
    </w:r>
    <w:r w:rsidRPr="000D42D6">
      <w:rPr>
        <w:lang w:val="en-GB"/>
      </w:rPr>
      <w:fldChar w:fldCharType="begin"/>
    </w:r>
    <w:r w:rsidRPr="000D42D6">
      <w:rPr>
        <w:lang w:val="en-GB"/>
      </w:rPr>
      <w:instrText xml:space="preserve"> PAGE   \* MERGEFORMAT </w:instrText>
    </w:r>
    <w:r w:rsidRPr="000D42D6">
      <w:rPr>
        <w:lang w:val="en-GB"/>
      </w:rPr>
      <w:fldChar w:fldCharType="separate"/>
    </w:r>
    <w:r>
      <w:rPr>
        <w:noProof/>
        <w:lang w:val="en-GB"/>
      </w:rPr>
      <w:t>3</w:t>
    </w:r>
    <w:r w:rsidRPr="000D42D6">
      <w:rPr>
        <w:noProof/>
        <w:lang w:val="en-GB"/>
      </w:rPr>
      <w:fldChar w:fldCharType="end"/>
    </w:r>
  </w:p>
  <w:p w14:paraId="19732040" w14:textId="77777777" w:rsidR="008723EC" w:rsidRDefault="008723EC"/>
  <w:p w14:paraId="70A8EF38" w14:textId="77777777" w:rsidR="008723EC" w:rsidRDefault="008723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A4BC0" w14:textId="1167D5E9" w:rsidR="008723EC" w:rsidRDefault="00FD64FB" w:rsidP="00F222E8">
    <w:pPr>
      <w:pStyle w:val="Footer"/>
      <w:tabs>
        <w:tab w:val="clear" w:pos="8640"/>
        <w:tab w:val="right" w:pos="9639"/>
      </w:tabs>
      <w:rPr>
        <w:i w:val="0"/>
      </w:rPr>
    </w:pPr>
    <w:r>
      <w:rPr>
        <w:i w:val="0"/>
        <w:noProof/>
        <w:lang w:val="en-GB" w:eastAsia="en-GB"/>
      </w:rPr>
      <mc:AlternateContent>
        <mc:Choice Requires="wps">
          <w:drawing>
            <wp:anchor distT="0" distB="0" distL="114300" distR="114300" simplePos="0" relativeHeight="251656704" behindDoc="0" locked="0" layoutInCell="1" allowOverlap="1" wp14:anchorId="76F2A102" wp14:editId="77BFBAA2">
              <wp:simplePos x="0" y="0"/>
              <wp:positionH relativeFrom="column">
                <wp:posOffset>-52705</wp:posOffset>
              </wp:positionH>
              <wp:positionV relativeFrom="paragraph">
                <wp:posOffset>196850</wp:posOffset>
              </wp:positionV>
              <wp:extent cx="2404110" cy="5969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4110" cy="596900"/>
                      </a:xfrm>
                      <a:prstGeom prst="rect">
                        <a:avLst/>
                      </a:prstGeom>
                      <a:solidFill>
                        <a:srgbClr val="FFFFFF"/>
                      </a:solidFill>
                      <a:ln w="9525">
                        <a:solidFill>
                          <a:srgbClr val="FFFFFF"/>
                        </a:solidFill>
                        <a:miter lim="800000"/>
                        <a:headEnd/>
                        <a:tailEnd/>
                      </a:ln>
                    </wps:spPr>
                    <wps:txbx>
                      <w:txbxContent>
                        <w:p w14:paraId="0D11FC8E" w14:textId="77777777" w:rsidR="008723EC" w:rsidRPr="00F222E8" w:rsidRDefault="008723EC" w:rsidP="00F222E8">
                          <w:pPr>
                            <w:rPr>
                              <w:rFonts w:ascii="Calibri" w:hAnsi="Calibri" w:cs="Calibri"/>
                              <w:i/>
                              <w:sz w:val="16"/>
                              <w:szCs w:val="16"/>
                            </w:rPr>
                          </w:pPr>
                          <w:r w:rsidRPr="00F222E8">
                            <w:rPr>
                              <w:rFonts w:ascii="Calibri" w:hAnsi="Calibri" w:cs="Calibri"/>
                              <w:i/>
                              <w:sz w:val="16"/>
                              <w:szCs w:val="16"/>
                            </w:rPr>
                            <w:t xml:space="preserve">Shinfield Parish </w:t>
                          </w:r>
                          <w:r>
                            <w:rPr>
                              <w:rFonts w:ascii="Calibri" w:hAnsi="Calibri" w:cs="Calibri"/>
                              <w:i/>
                              <w:sz w:val="16"/>
                              <w:szCs w:val="16"/>
                            </w:rPr>
                            <w:t>Council, serving</w:t>
                          </w:r>
                          <w:r w:rsidRPr="00F222E8">
                            <w:rPr>
                              <w:rFonts w:ascii="Calibri" w:hAnsi="Calibri" w:cs="Calibri"/>
                              <w:i/>
                              <w:sz w:val="16"/>
                              <w:szCs w:val="16"/>
                            </w:rPr>
                            <w:t xml:space="preserve"> the communities of </w:t>
                          </w:r>
                          <w:r w:rsidRPr="00F222E8">
                            <w:rPr>
                              <w:rFonts w:ascii="Calibri" w:hAnsi="Calibri" w:cs="Calibri"/>
                              <w:i/>
                              <w:sz w:val="16"/>
                              <w:szCs w:val="16"/>
                            </w:rPr>
                            <w:br/>
                            <w:t xml:space="preserve">Grazeley, </w:t>
                          </w:r>
                          <w:proofErr w:type="spellStart"/>
                          <w:r w:rsidRPr="00F222E8">
                            <w:rPr>
                              <w:rFonts w:ascii="Calibri" w:hAnsi="Calibri" w:cs="Calibri"/>
                              <w:i/>
                              <w:sz w:val="16"/>
                              <w:szCs w:val="16"/>
                            </w:rPr>
                            <w:t>Ryeish</w:t>
                          </w:r>
                          <w:proofErr w:type="spellEnd"/>
                          <w:r w:rsidRPr="00F222E8">
                            <w:rPr>
                              <w:rFonts w:ascii="Calibri" w:hAnsi="Calibri" w:cs="Calibri"/>
                              <w:i/>
                              <w:sz w:val="16"/>
                              <w:szCs w:val="16"/>
                            </w:rPr>
                            <w:t xml:space="preserve"> Green, Shinfield North, Shinfield village, </w:t>
                          </w:r>
                          <w:proofErr w:type="spellStart"/>
                          <w:r w:rsidRPr="00F222E8">
                            <w:rPr>
                              <w:rFonts w:ascii="Calibri" w:hAnsi="Calibri" w:cs="Calibri"/>
                              <w:i/>
                              <w:sz w:val="16"/>
                              <w:szCs w:val="16"/>
                            </w:rPr>
                            <w:t>Spencers</w:t>
                          </w:r>
                          <w:proofErr w:type="spellEnd"/>
                          <w:r w:rsidRPr="00F222E8">
                            <w:rPr>
                              <w:rFonts w:ascii="Calibri" w:hAnsi="Calibri" w:cs="Calibri"/>
                              <w:i/>
                              <w:sz w:val="16"/>
                              <w:szCs w:val="16"/>
                            </w:rPr>
                            <w:t xml:space="preserve"> Wood and Three Mile Cross.</w:t>
                          </w:r>
                        </w:p>
                        <w:p w14:paraId="061292AE" w14:textId="77777777" w:rsidR="008723EC" w:rsidRPr="00090DEF" w:rsidRDefault="008723EC" w:rsidP="00892977">
                          <w:pPr>
                            <w:rPr>
                              <w:rFonts w:ascii="Calibri" w:hAnsi="Calibri" w:cs="Calibri"/>
                              <w:sz w:val="16"/>
                              <w:szCs w:val="16"/>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6F2A102" id="_x0000_t202" coordsize="21600,21600" o:spt="202" path="m,l,21600r21600,l21600,xe">
              <v:stroke joinstyle="miter"/>
              <v:path gradientshapeok="t" o:connecttype="rect"/>
            </v:shapetype>
            <v:shape id="Text Box 2" o:spid="_x0000_s1026" type="#_x0000_t202" style="position:absolute;margin-left:-4.15pt;margin-top:15.5pt;width:189.3pt;height:47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" strokecolor="white">
              <v:textbox style="mso-fit-shape-to-text:t">
                <w:txbxContent>
                  <w:p w14:paraId="0D11FC8E" w14:textId="77777777" w:rsidR="008723EC" w:rsidRPr="00F222E8" w:rsidRDefault="008723EC" w:rsidP="00F222E8">
                    <w:pPr>
                      <w:rPr>
                        <w:rFonts w:ascii="Calibri" w:hAnsi="Calibri" w:cs="Calibri"/>
                        <w:i/>
                        <w:sz w:val="16"/>
                        <w:szCs w:val="16"/>
                      </w:rPr>
                    </w:pPr>
                    <w:r w:rsidRPr="00F222E8">
                      <w:rPr>
                        <w:rFonts w:ascii="Calibri" w:hAnsi="Calibri" w:cs="Calibri"/>
                        <w:i/>
                        <w:sz w:val="16"/>
                        <w:szCs w:val="16"/>
                      </w:rPr>
                      <w:t xml:space="preserve">Shinfield Parish </w:t>
                    </w:r>
                    <w:r>
                      <w:rPr>
                        <w:rFonts w:ascii="Calibri" w:hAnsi="Calibri" w:cs="Calibri"/>
                        <w:i/>
                        <w:sz w:val="16"/>
                        <w:szCs w:val="16"/>
                      </w:rPr>
                      <w:t>Council, serving</w:t>
                    </w:r>
                    <w:r w:rsidRPr="00F222E8">
                      <w:rPr>
                        <w:rFonts w:ascii="Calibri" w:hAnsi="Calibri" w:cs="Calibri"/>
                        <w:i/>
                        <w:sz w:val="16"/>
                        <w:szCs w:val="16"/>
                      </w:rPr>
                      <w:t xml:space="preserve"> the communities of </w:t>
                    </w:r>
                    <w:r w:rsidRPr="00F222E8">
                      <w:rPr>
                        <w:rFonts w:ascii="Calibri" w:hAnsi="Calibri" w:cs="Calibri"/>
                        <w:i/>
                        <w:sz w:val="16"/>
                        <w:szCs w:val="16"/>
                      </w:rPr>
                      <w:br/>
                    </w:r>
                    <w:proofErr w:type="spellStart"/>
                    <w:r w:rsidRPr="00F222E8">
                      <w:rPr>
                        <w:rFonts w:ascii="Calibri" w:hAnsi="Calibri" w:cs="Calibri"/>
                        <w:i/>
                        <w:sz w:val="16"/>
                        <w:szCs w:val="16"/>
                      </w:rPr>
                      <w:t>Grazeley</w:t>
                    </w:r>
                    <w:proofErr w:type="spellEnd"/>
                    <w:r w:rsidRPr="00F222E8">
                      <w:rPr>
                        <w:rFonts w:ascii="Calibri" w:hAnsi="Calibri" w:cs="Calibri"/>
                        <w:i/>
                        <w:sz w:val="16"/>
                        <w:szCs w:val="16"/>
                      </w:rPr>
                      <w:t xml:space="preserve">, </w:t>
                    </w:r>
                    <w:proofErr w:type="spellStart"/>
                    <w:r w:rsidRPr="00F222E8">
                      <w:rPr>
                        <w:rFonts w:ascii="Calibri" w:hAnsi="Calibri" w:cs="Calibri"/>
                        <w:i/>
                        <w:sz w:val="16"/>
                        <w:szCs w:val="16"/>
                      </w:rPr>
                      <w:t>Ryeish</w:t>
                    </w:r>
                    <w:proofErr w:type="spellEnd"/>
                    <w:r w:rsidRPr="00F222E8">
                      <w:rPr>
                        <w:rFonts w:ascii="Calibri" w:hAnsi="Calibri" w:cs="Calibri"/>
                        <w:i/>
                        <w:sz w:val="16"/>
                        <w:szCs w:val="16"/>
                      </w:rPr>
                      <w:t xml:space="preserve"> Green, Shinfield North, Shinfield village, </w:t>
                    </w:r>
                    <w:proofErr w:type="spellStart"/>
                    <w:r w:rsidRPr="00F222E8">
                      <w:rPr>
                        <w:rFonts w:ascii="Calibri" w:hAnsi="Calibri" w:cs="Calibri"/>
                        <w:i/>
                        <w:sz w:val="16"/>
                        <w:szCs w:val="16"/>
                      </w:rPr>
                      <w:t>Spencers</w:t>
                    </w:r>
                    <w:proofErr w:type="spellEnd"/>
                    <w:r w:rsidRPr="00F222E8">
                      <w:rPr>
                        <w:rFonts w:ascii="Calibri" w:hAnsi="Calibri" w:cs="Calibri"/>
                        <w:i/>
                        <w:sz w:val="16"/>
                        <w:szCs w:val="16"/>
                      </w:rPr>
                      <w:t xml:space="preserve"> Wood and Three Mile Cross.</w:t>
                    </w:r>
                  </w:p>
                  <w:p w14:paraId="061292AE" w14:textId="77777777" w:rsidR="008723EC" w:rsidRPr="00090DEF" w:rsidRDefault="008723EC" w:rsidP="00892977">
                    <w:pPr>
                      <w:rPr>
                        <w:rFonts w:ascii="Calibri" w:hAnsi="Calibri" w:cs="Calibri"/>
                        <w:sz w:val="16"/>
                        <w:szCs w:val="16"/>
                      </w:rPr>
                    </w:pPr>
                  </w:p>
                </w:txbxContent>
              </v:textbox>
            </v:shape>
          </w:pict>
        </mc:Fallback>
      </mc:AlternateContent>
    </w:r>
    <w:r w:rsidR="008723EC">
      <w:rPr>
        <w:i w:val="0"/>
      </w:rPr>
      <w:tab/>
    </w:r>
    <w:r w:rsidR="008723EC">
      <w:rPr>
        <w:i w:val="0"/>
      </w:rPr>
      <w:tab/>
    </w:r>
    <w:r>
      <w:rPr>
        <w:i w:val="0"/>
        <w:noProof/>
      </w:rPr>
      <w:drawing>
        <wp:inline distT="0" distB="0" distL="0" distR="0" wp14:anchorId="5517CCA0" wp14:editId="27B57DB7">
          <wp:extent cx="985520" cy="403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5520" cy="40386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5A406" w14:textId="77777777" w:rsidR="008723EC" w:rsidRDefault="008723EC">
      <w:r>
        <w:separator/>
      </w:r>
    </w:p>
  </w:footnote>
  <w:footnote w:type="continuationSeparator" w:id="0">
    <w:p w14:paraId="564D3DD6" w14:textId="77777777" w:rsidR="008723EC" w:rsidRDefault="00872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D2692" w14:textId="77777777" w:rsidR="008723EC" w:rsidRDefault="00D90EB8">
    <w:pPr>
      <w:pStyle w:val="Header"/>
    </w:pPr>
    <w:r>
      <w:rPr>
        <w:noProof/>
      </w:rPr>
      <w:pict w14:anchorId="549C53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57" type="#_x0000_t136" style="position:absolute;left:0;text-align:left;margin-left:0;margin-top:0;width:424.8pt;height:254.8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995"/>
    </w:tblGrid>
    <w:tr w:rsidR="008723EC" w14:paraId="1F2C1479" w14:textId="77777777" w:rsidTr="00BD3D3C">
      <w:tc>
        <w:tcPr>
          <w:tcW w:w="1515" w:type="dxa"/>
          <w:shd w:val="clear" w:color="auto" w:fill="auto"/>
        </w:tcPr>
        <w:p w14:paraId="1B06FC81" w14:textId="77777777" w:rsidR="008723EC" w:rsidRDefault="008723EC" w:rsidP="00815364">
          <w:pPr>
            <w:pStyle w:val="Header1"/>
            <w:tabs>
              <w:tab w:val="clear" w:pos="4820"/>
              <w:tab w:val="clear" w:pos="8640"/>
              <w:tab w:val="left" w:pos="5477"/>
              <w:tab w:val="right" w:pos="7257"/>
            </w:tabs>
            <w:ind w:left="0" w:firstLine="0"/>
          </w:pPr>
          <w:r>
            <w:t>Minutes approved on:</w:t>
          </w:r>
        </w:p>
      </w:tc>
      <w:tc>
        <w:tcPr>
          <w:tcW w:w="1995" w:type="dxa"/>
          <w:shd w:val="clear" w:color="auto" w:fill="auto"/>
        </w:tcPr>
        <w:p w14:paraId="7611AD23" w14:textId="77777777" w:rsidR="008723EC" w:rsidRDefault="008723EC" w:rsidP="00815364">
          <w:pPr>
            <w:pStyle w:val="Header1"/>
            <w:tabs>
              <w:tab w:val="clear" w:pos="4820"/>
              <w:tab w:val="clear" w:pos="8640"/>
              <w:tab w:val="left" w:pos="5477"/>
              <w:tab w:val="right" w:pos="7257"/>
            </w:tabs>
            <w:ind w:left="0" w:firstLine="0"/>
          </w:pPr>
        </w:p>
      </w:tc>
    </w:tr>
  </w:tbl>
  <w:p w14:paraId="791A2A10" w14:textId="15BD8C97" w:rsidR="008723EC" w:rsidRDefault="00D90EB8" w:rsidP="00F222E8">
    <w:pPr>
      <w:pStyle w:val="Header1"/>
      <w:tabs>
        <w:tab w:val="clear" w:pos="4820"/>
        <w:tab w:val="left" w:pos="6521"/>
      </w:tabs>
      <w:ind w:left="6521" w:hanging="6521"/>
    </w:pPr>
    <w:r w:rsidRPr="00D90EB8">
      <w:rPr>
        <w:i w:val="0"/>
        <w:noProof/>
        <w:sz w:val="30"/>
        <w:szCs w:val="30"/>
      </w:rPr>
      <mc:AlternateContent>
        <mc:Choice Requires="wps">
          <w:drawing>
            <wp:anchor distT="45720" distB="45720" distL="114300" distR="114300" simplePos="0" relativeHeight="251662848" behindDoc="0" locked="0" layoutInCell="1" allowOverlap="1" wp14:anchorId="64072A6E" wp14:editId="7322E8B1">
              <wp:simplePos x="0" y="0"/>
              <wp:positionH relativeFrom="column">
                <wp:posOffset>5617845</wp:posOffset>
              </wp:positionH>
              <wp:positionV relativeFrom="paragraph">
                <wp:posOffset>53975</wp:posOffset>
              </wp:positionV>
              <wp:extent cx="632460" cy="398780"/>
              <wp:effectExtent l="0" t="0" r="0" b="12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 cy="398780"/>
                      </a:xfrm>
                      <a:prstGeom prst="rect">
                        <a:avLst/>
                      </a:prstGeom>
                      <a:solidFill>
                        <a:srgbClr val="FFFFFF"/>
                      </a:solidFill>
                      <a:ln w="9525">
                        <a:noFill/>
                        <a:miter lim="800000"/>
                        <a:headEnd/>
                        <a:tailEnd/>
                      </a:ln>
                    </wps:spPr>
                    <wps:txbx>
                      <w:txbxContent>
                        <w:p w14:paraId="70CCA071" w14:textId="41D0BC63" w:rsidR="00D90EB8" w:rsidRPr="00D90EB8" w:rsidRDefault="00D90EB8" w:rsidP="00D90EB8">
                          <w:pPr>
                            <w:jc w:val="center"/>
                            <w:rPr>
                              <w:sz w:val="36"/>
                              <w:szCs w:val="36"/>
                            </w:rPr>
                          </w:pPr>
                          <w:r w:rsidRPr="00D90EB8">
                            <w:rPr>
                              <w:sz w:val="36"/>
                              <w:szCs w:val="36"/>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072A6E" id="_x0000_t202" coordsize="21600,21600" o:spt="202" path="m,l,21600r21600,l21600,xe">
              <v:stroke joinstyle="miter"/>
              <v:path gradientshapeok="t" o:connecttype="rect"/>
            </v:shapetype>
            <v:shape id="Text Box 2" o:spid="_x0000_s1026" type="#_x0000_t202" style="position:absolute;left:0;text-align:left;margin-left:442.35pt;margin-top:4.25pt;width:49.8pt;height:31.4pt;z-index:251662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" stroked="f">
              <v:textbox>
                <w:txbxContent>
                  <w:p w14:paraId="70CCA071" w14:textId="41D0BC63" w:rsidR="00D90EB8" w:rsidRPr="00D90EB8" w:rsidRDefault="00D90EB8" w:rsidP="00D90EB8">
                    <w:pPr>
                      <w:jc w:val="center"/>
                      <w:rPr>
                        <w:sz w:val="36"/>
                        <w:szCs w:val="36"/>
                      </w:rPr>
                    </w:pPr>
                    <w:r w:rsidRPr="00D90EB8">
                      <w:rPr>
                        <w:sz w:val="36"/>
                        <w:szCs w:val="36"/>
                      </w:rPr>
                      <w:t>3</w:t>
                    </w:r>
                  </w:p>
                </w:txbxContent>
              </v:textbox>
              <w10:wrap type="square"/>
            </v:shape>
          </w:pict>
        </mc:Fallback>
      </mc:AlternateContent>
    </w:r>
    <w:r>
      <w:rPr>
        <w:i w:val="0"/>
        <w:noProof/>
        <w:sz w:val="30"/>
        <w:szCs w:val="30"/>
      </w:rPr>
      <mc:AlternateContent>
        <mc:Choice Requires="wps">
          <w:drawing>
            <wp:anchor distT="0" distB="0" distL="114300" distR="114300" simplePos="0" relativeHeight="251660800" behindDoc="0" locked="0" layoutInCell="1" allowOverlap="1" wp14:anchorId="33999670" wp14:editId="7B53D3E6">
              <wp:simplePos x="0" y="0"/>
              <wp:positionH relativeFrom="column">
                <wp:posOffset>5500370</wp:posOffset>
              </wp:positionH>
              <wp:positionV relativeFrom="paragraph">
                <wp:posOffset>-177800</wp:posOffset>
              </wp:positionV>
              <wp:extent cx="914400" cy="800100"/>
              <wp:effectExtent l="0" t="0" r="19050" b="19050"/>
              <wp:wrapNone/>
              <wp:docPr id="4" name="Oval 4"/>
              <wp:cNvGraphicFramePr/>
              <a:graphic xmlns:a="http://schemas.openxmlformats.org/drawingml/2006/main">
                <a:graphicData uri="http://schemas.microsoft.com/office/word/2010/wordprocessingShape">
                  <wps:wsp>
                    <wps:cNvSpPr/>
                    <wps:spPr>
                      <a:xfrm>
                        <a:off x="0" y="0"/>
                        <a:ext cx="914400" cy="800100"/>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23B856D" id="Oval 4" o:spid="_x0000_s1026" style="position:absolute;margin-left:433.1pt;margin-top:-14pt;width:1in;height:63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" filled="f" strokecolor="#2f528f" strokeweight="1pt">
              <v:stroke joinstyle="miter"/>
            </v:oval>
          </w:pict>
        </mc:Fallback>
      </mc:AlternateContent>
    </w:r>
    <w:r w:rsidR="00FD64FB">
      <w:rPr>
        <w:noProof/>
      </w:rPr>
      <w:drawing>
        <wp:anchor distT="0" distB="0" distL="114300" distR="114300" simplePos="0" relativeHeight="251657728" behindDoc="0" locked="0" layoutInCell="1" allowOverlap="1" wp14:anchorId="0C461079" wp14:editId="041A1FD6">
          <wp:simplePos x="0" y="0"/>
          <wp:positionH relativeFrom="column">
            <wp:posOffset>-137160</wp:posOffset>
          </wp:positionH>
          <wp:positionV relativeFrom="paragraph">
            <wp:posOffset>129540</wp:posOffset>
          </wp:positionV>
          <wp:extent cx="2355215" cy="99187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215" cy="991870"/>
                  </a:xfrm>
                  <a:prstGeom prst="rect">
                    <a:avLst/>
                  </a:prstGeom>
                  <a:noFill/>
                </pic:spPr>
              </pic:pic>
            </a:graphicData>
          </a:graphic>
          <wp14:sizeRelH relativeFrom="page">
            <wp14:pctWidth>0</wp14:pctWidth>
          </wp14:sizeRelH>
          <wp14:sizeRelV relativeFrom="page">
            <wp14:pctHeight>0</wp14:pctHeight>
          </wp14:sizeRelV>
        </wp:anchor>
      </w:drawing>
    </w:r>
    <w:r w:rsidR="008723EC">
      <w:tab/>
      <w:t xml:space="preserve">Clerk: Mike </w:t>
    </w:r>
    <w:proofErr w:type="spellStart"/>
    <w:r w:rsidR="008723EC">
      <w:t>Balbini</w:t>
    </w:r>
    <w:proofErr w:type="spellEnd"/>
    <w:r w:rsidR="008723EC" w:rsidRPr="00892977">
      <w:br/>
    </w:r>
    <w:r w:rsidRPr="00892977">
      <w:t xml:space="preserve"> </w:t>
    </w:r>
    <w:r w:rsidR="008723EC" w:rsidRPr="00892977">
      <w:t>Shinfield Parish Hall</w:t>
    </w:r>
    <w:r w:rsidRPr="00D90EB8">
      <w:rPr>
        <w:i w:val="0"/>
        <w:noProof/>
        <w:sz w:val="30"/>
        <w:szCs w:val="30"/>
      </w:rPr>
      <w:t xml:space="preserve"> </w:t>
    </w:r>
    <w:r w:rsidR="008723EC" w:rsidRPr="00892977">
      <w:br/>
      <w:t>School Green</w:t>
    </w:r>
    <w:r w:rsidR="008723EC" w:rsidRPr="00892977">
      <w:br/>
      <w:t>Shinfield</w:t>
    </w:r>
    <w:r w:rsidR="008723EC" w:rsidRPr="00892977">
      <w:br/>
    </w:r>
    <w:r w:rsidR="008723EC">
      <w:rPr>
        <w:iCs/>
      </w:rPr>
      <w:t>Reading</w:t>
    </w:r>
    <w:r w:rsidR="008723EC" w:rsidRPr="00892977">
      <w:rPr>
        <w:iCs/>
      </w:rPr>
      <w:br/>
      <w:t xml:space="preserve">RG2 9EH </w:t>
    </w:r>
    <w:r w:rsidR="008723EC" w:rsidRPr="00892977">
      <w:rPr>
        <w:iCs/>
      </w:rPr>
      <w:br/>
      <w:t>Tel: (0118) 988 8220</w:t>
    </w:r>
    <w:r w:rsidR="008723EC">
      <w:rPr>
        <w:iCs/>
      </w:rPr>
      <w:br/>
    </w:r>
    <w:r w:rsidR="008723EC" w:rsidRPr="00892977">
      <w:t xml:space="preserve">E-mail: clerk@shinfieldparish.gov.uk </w:t>
    </w:r>
    <w:r w:rsidR="008723EC" w:rsidRPr="00892977">
      <w:br/>
      <w:t>www.shinfieldparish.gov.uk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
    <w:lvl w:ilvl="0">
      <w:start w:val="1"/>
      <w:numFmt w:val="bullet"/>
      <w:pStyle w:val="ListBullet1"/>
      <w:lvlText w:val=""/>
      <w:lvlJc w:val="left"/>
      <w:pPr>
        <w:tabs>
          <w:tab w:val="num" w:pos="567"/>
        </w:tabs>
        <w:ind w:left="567" w:hanging="567"/>
      </w:pPr>
      <w:rPr>
        <w:rFonts w:ascii="Symbol" w:hAnsi="Symbol"/>
      </w:rPr>
    </w:lvl>
  </w:abstractNum>
  <w:abstractNum w:abstractNumId="1" w15:restartNumberingAfterBreak="0">
    <w:nsid w:val="02F657A3"/>
    <w:multiLevelType w:val="hybridMultilevel"/>
    <w:tmpl w:val="8572C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525D42"/>
    <w:multiLevelType w:val="multilevel"/>
    <w:tmpl w:val="95D0F61E"/>
    <w:lvl w:ilvl="0">
      <w:start w:val="1"/>
      <w:numFmt w:val="bullet"/>
      <w:pStyle w:val="List1"/>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720"/>
      </w:pPr>
      <w:rPr>
        <w:rFonts w:ascii="Symbol" w:hAnsi="Symbol"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160" w:hanging="720"/>
      </w:pPr>
      <w:rPr>
        <w:rFonts w:ascii="Symbol" w:hAnsi="Symbol" w:hint="default"/>
      </w:rPr>
    </w:lvl>
    <w:lvl w:ilvl="5">
      <w:start w:val="1"/>
      <w:numFmt w:val="decimal"/>
      <w:isLgl/>
      <w:lvlText w:val="%1.%2.%3.%4.%5.%6"/>
      <w:lvlJc w:val="left"/>
      <w:pPr>
        <w:ind w:left="2880" w:hanging="1080"/>
      </w:pPr>
      <w:rPr>
        <w:rFonts w:hint="default"/>
      </w:rPr>
    </w:lvl>
    <w:lvl w:ilvl="6">
      <w:start w:val="1"/>
      <w:numFmt w:val="bullet"/>
      <w:lvlText w:val="o"/>
      <w:lvlJc w:val="left"/>
      <w:pPr>
        <w:ind w:left="3240" w:hanging="1080"/>
      </w:pPr>
      <w:rPr>
        <w:rFonts w:ascii="Courier New" w:hAnsi="Courier New" w:cs="Courier New"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 w15:restartNumberingAfterBreak="0">
    <w:nsid w:val="057C102D"/>
    <w:multiLevelType w:val="hybridMultilevel"/>
    <w:tmpl w:val="90045ED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 w15:restartNumberingAfterBreak="0">
    <w:nsid w:val="0B9E56D8"/>
    <w:multiLevelType w:val="hybridMultilevel"/>
    <w:tmpl w:val="B224A2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FB01780"/>
    <w:multiLevelType w:val="multilevel"/>
    <w:tmpl w:val="96467C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3A02356"/>
    <w:multiLevelType w:val="multilevel"/>
    <w:tmpl w:val="D80AAF0E"/>
    <w:lvl w:ilvl="0">
      <w:start w:val="66"/>
      <w:numFmt w:val="decimal"/>
      <w:lvlText w:val="%1"/>
      <w:lvlJc w:val="left"/>
      <w:pPr>
        <w:ind w:left="372" w:hanging="372"/>
      </w:pPr>
      <w:rPr>
        <w:rFonts w:hint="default"/>
        <w:u w:val="none"/>
      </w:rPr>
    </w:lvl>
    <w:lvl w:ilvl="1">
      <w:start w:val="4"/>
      <w:numFmt w:val="decimal"/>
      <w:lvlText w:val="%1.%2"/>
      <w:lvlJc w:val="left"/>
      <w:pPr>
        <w:ind w:left="372" w:hanging="372"/>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7" w15:restartNumberingAfterBreak="0">
    <w:nsid w:val="159A7A4B"/>
    <w:multiLevelType w:val="hybridMultilevel"/>
    <w:tmpl w:val="A0EAAE3E"/>
    <w:lvl w:ilvl="0" w:tplc="08090001">
      <w:start w:val="1"/>
      <w:numFmt w:val="bullet"/>
      <w:lvlText w:val=""/>
      <w:lvlJc w:val="left"/>
      <w:pPr>
        <w:ind w:left="736" w:hanging="360"/>
      </w:pPr>
      <w:rPr>
        <w:rFonts w:ascii="Symbol" w:hAnsi="Symbol"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8" w15:restartNumberingAfterBreak="0">
    <w:nsid w:val="18483703"/>
    <w:multiLevelType w:val="hybridMultilevel"/>
    <w:tmpl w:val="68BA3372"/>
    <w:lvl w:ilvl="0" w:tplc="08090001">
      <w:start w:val="1"/>
      <w:numFmt w:val="bullet"/>
      <w:lvlText w:val=""/>
      <w:lvlJc w:val="left"/>
      <w:pPr>
        <w:ind w:left="1401" w:hanging="360"/>
      </w:pPr>
      <w:rPr>
        <w:rFonts w:ascii="Symbol" w:hAnsi="Symbol" w:hint="default"/>
      </w:rPr>
    </w:lvl>
    <w:lvl w:ilvl="1" w:tplc="08090003" w:tentative="1">
      <w:start w:val="1"/>
      <w:numFmt w:val="bullet"/>
      <w:lvlText w:val="o"/>
      <w:lvlJc w:val="left"/>
      <w:pPr>
        <w:ind w:left="2121" w:hanging="360"/>
      </w:pPr>
      <w:rPr>
        <w:rFonts w:ascii="Courier New" w:hAnsi="Courier New" w:cs="Courier New" w:hint="default"/>
      </w:rPr>
    </w:lvl>
    <w:lvl w:ilvl="2" w:tplc="08090005" w:tentative="1">
      <w:start w:val="1"/>
      <w:numFmt w:val="bullet"/>
      <w:lvlText w:val=""/>
      <w:lvlJc w:val="left"/>
      <w:pPr>
        <w:ind w:left="2841" w:hanging="360"/>
      </w:pPr>
      <w:rPr>
        <w:rFonts w:ascii="Wingdings" w:hAnsi="Wingdings" w:hint="default"/>
      </w:rPr>
    </w:lvl>
    <w:lvl w:ilvl="3" w:tplc="08090001" w:tentative="1">
      <w:start w:val="1"/>
      <w:numFmt w:val="bullet"/>
      <w:lvlText w:val=""/>
      <w:lvlJc w:val="left"/>
      <w:pPr>
        <w:ind w:left="3561" w:hanging="360"/>
      </w:pPr>
      <w:rPr>
        <w:rFonts w:ascii="Symbol" w:hAnsi="Symbol" w:hint="default"/>
      </w:rPr>
    </w:lvl>
    <w:lvl w:ilvl="4" w:tplc="08090003" w:tentative="1">
      <w:start w:val="1"/>
      <w:numFmt w:val="bullet"/>
      <w:lvlText w:val="o"/>
      <w:lvlJc w:val="left"/>
      <w:pPr>
        <w:ind w:left="4281" w:hanging="360"/>
      </w:pPr>
      <w:rPr>
        <w:rFonts w:ascii="Courier New" w:hAnsi="Courier New" w:cs="Courier New" w:hint="default"/>
      </w:rPr>
    </w:lvl>
    <w:lvl w:ilvl="5" w:tplc="08090005" w:tentative="1">
      <w:start w:val="1"/>
      <w:numFmt w:val="bullet"/>
      <w:lvlText w:val=""/>
      <w:lvlJc w:val="left"/>
      <w:pPr>
        <w:ind w:left="5001" w:hanging="360"/>
      </w:pPr>
      <w:rPr>
        <w:rFonts w:ascii="Wingdings" w:hAnsi="Wingdings" w:hint="default"/>
      </w:rPr>
    </w:lvl>
    <w:lvl w:ilvl="6" w:tplc="08090001" w:tentative="1">
      <w:start w:val="1"/>
      <w:numFmt w:val="bullet"/>
      <w:lvlText w:val=""/>
      <w:lvlJc w:val="left"/>
      <w:pPr>
        <w:ind w:left="5721" w:hanging="360"/>
      </w:pPr>
      <w:rPr>
        <w:rFonts w:ascii="Symbol" w:hAnsi="Symbol" w:hint="default"/>
      </w:rPr>
    </w:lvl>
    <w:lvl w:ilvl="7" w:tplc="08090003" w:tentative="1">
      <w:start w:val="1"/>
      <w:numFmt w:val="bullet"/>
      <w:lvlText w:val="o"/>
      <w:lvlJc w:val="left"/>
      <w:pPr>
        <w:ind w:left="6441" w:hanging="360"/>
      </w:pPr>
      <w:rPr>
        <w:rFonts w:ascii="Courier New" w:hAnsi="Courier New" w:cs="Courier New" w:hint="default"/>
      </w:rPr>
    </w:lvl>
    <w:lvl w:ilvl="8" w:tplc="08090005" w:tentative="1">
      <w:start w:val="1"/>
      <w:numFmt w:val="bullet"/>
      <w:lvlText w:val=""/>
      <w:lvlJc w:val="left"/>
      <w:pPr>
        <w:ind w:left="7161" w:hanging="360"/>
      </w:pPr>
      <w:rPr>
        <w:rFonts w:ascii="Wingdings" w:hAnsi="Wingdings" w:hint="default"/>
      </w:rPr>
    </w:lvl>
  </w:abstractNum>
  <w:abstractNum w:abstractNumId="9" w15:restartNumberingAfterBreak="0">
    <w:nsid w:val="1B5A7A0F"/>
    <w:multiLevelType w:val="multilevel"/>
    <w:tmpl w:val="B3B4B6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2CE6EBD"/>
    <w:multiLevelType w:val="hybridMultilevel"/>
    <w:tmpl w:val="7C6CDA36"/>
    <w:lvl w:ilvl="0" w:tplc="AB823F30">
      <w:start w:val="2"/>
      <w:numFmt w:val="decimal"/>
      <w:lvlText w:val="%1."/>
      <w:lvlJc w:val="left"/>
      <w:pPr>
        <w:ind w:left="800" w:hanging="360"/>
      </w:pPr>
      <w:rPr>
        <w:rFonts w:hint="default"/>
      </w:rPr>
    </w:lvl>
    <w:lvl w:ilvl="1" w:tplc="08090019" w:tentative="1">
      <w:start w:val="1"/>
      <w:numFmt w:val="lowerLetter"/>
      <w:lvlText w:val="%2."/>
      <w:lvlJc w:val="left"/>
      <w:pPr>
        <w:ind w:left="1520" w:hanging="360"/>
      </w:pPr>
    </w:lvl>
    <w:lvl w:ilvl="2" w:tplc="0809001B" w:tentative="1">
      <w:start w:val="1"/>
      <w:numFmt w:val="lowerRoman"/>
      <w:lvlText w:val="%3."/>
      <w:lvlJc w:val="right"/>
      <w:pPr>
        <w:ind w:left="2240" w:hanging="180"/>
      </w:pPr>
    </w:lvl>
    <w:lvl w:ilvl="3" w:tplc="0809000F" w:tentative="1">
      <w:start w:val="1"/>
      <w:numFmt w:val="decimal"/>
      <w:lvlText w:val="%4."/>
      <w:lvlJc w:val="left"/>
      <w:pPr>
        <w:ind w:left="2960" w:hanging="360"/>
      </w:pPr>
    </w:lvl>
    <w:lvl w:ilvl="4" w:tplc="08090019" w:tentative="1">
      <w:start w:val="1"/>
      <w:numFmt w:val="lowerLetter"/>
      <w:lvlText w:val="%5."/>
      <w:lvlJc w:val="left"/>
      <w:pPr>
        <w:ind w:left="3680" w:hanging="360"/>
      </w:pPr>
    </w:lvl>
    <w:lvl w:ilvl="5" w:tplc="0809001B" w:tentative="1">
      <w:start w:val="1"/>
      <w:numFmt w:val="lowerRoman"/>
      <w:lvlText w:val="%6."/>
      <w:lvlJc w:val="right"/>
      <w:pPr>
        <w:ind w:left="4400" w:hanging="180"/>
      </w:pPr>
    </w:lvl>
    <w:lvl w:ilvl="6" w:tplc="0809000F" w:tentative="1">
      <w:start w:val="1"/>
      <w:numFmt w:val="decimal"/>
      <w:lvlText w:val="%7."/>
      <w:lvlJc w:val="left"/>
      <w:pPr>
        <w:ind w:left="5120" w:hanging="360"/>
      </w:pPr>
    </w:lvl>
    <w:lvl w:ilvl="7" w:tplc="08090019" w:tentative="1">
      <w:start w:val="1"/>
      <w:numFmt w:val="lowerLetter"/>
      <w:lvlText w:val="%8."/>
      <w:lvlJc w:val="left"/>
      <w:pPr>
        <w:ind w:left="5840" w:hanging="360"/>
      </w:pPr>
    </w:lvl>
    <w:lvl w:ilvl="8" w:tplc="0809001B" w:tentative="1">
      <w:start w:val="1"/>
      <w:numFmt w:val="lowerRoman"/>
      <w:lvlText w:val="%9."/>
      <w:lvlJc w:val="right"/>
      <w:pPr>
        <w:ind w:left="6560" w:hanging="180"/>
      </w:pPr>
    </w:lvl>
  </w:abstractNum>
  <w:abstractNum w:abstractNumId="11" w15:restartNumberingAfterBreak="0">
    <w:nsid w:val="23AA6602"/>
    <w:multiLevelType w:val="hybridMultilevel"/>
    <w:tmpl w:val="1A628690"/>
    <w:lvl w:ilvl="0" w:tplc="6CC6588A">
      <w:numFmt w:val="bullet"/>
      <w:lvlText w:val="-"/>
      <w:lvlJc w:val="left"/>
      <w:pPr>
        <w:ind w:left="842" w:hanging="360"/>
      </w:pPr>
      <w:rPr>
        <w:rFonts w:ascii="Calibri" w:eastAsia="Times New Roman" w:hAnsi="Calibri" w:cs="Calibri" w:hint="default"/>
      </w:rPr>
    </w:lvl>
    <w:lvl w:ilvl="1" w:tplc="08090003" w:tentative="1">
      <w:start w:val="1"/>
      <w:numFmt w:val="bullet"/>
      <w:lvlText w:val="o"/>
      <w:lvlJc w:val="left"/>
      <w:pPr>
        <w:ind w:left="1562" w:hanging="360"/>
      </w:pPr>
      <w:rPr>
        <w:rFonts w:ascii="Courier New" w:hAnsi="Courier New" w:cs="Courier New" w:hint="default"/>
      </w:rPr>
    </w:lvl>
    <w:lvl w:ilvl="2" w:tplc="08090005" w:tentative="1">
      <w:start w:val="1"/>
      <w:numFmt w:val="bullet"/>
      <w:lvlText w:val=""/>
      <w:lvlJc w:val="left"/>
      <w:pPr>
        <w:ind w:left="2282" w:hanging="360"/>
      </w:pPr>
      <w:rPr>
        <w:rFonts w:ascii="Wingdings" w:hAnsi="Wingdings" w:hint="default"/>
      </w:rPr>
    </w:lvl>
    <w:lvl w:ilvl="3" w:tplc="08090001" w:tentative="1">
      <w:start w:val="1"/>
      <w:numFmt w:val="bullet"/>
      <w:lvlText w:val=""/>
      <w:lvlJc w:val="left"/>
      <w:pPr>
        <w:ind w:left="3002" w:hanging="360"/>
      </w:pPr>
      <w:rPr>
        <w:rFonts w:ascii="Symbol" w:hAnsi="Symbol" w:hint="default"/>
      </w:rPr>
    </w:lvl>
    <w:lvl w:ilvl="4" w:tplc="08090003" w:tentative="1">
      <w:start w:val="1"/>
      <w:numFmt w:val="bullet"/>
      <w:lvlText w:val="o"/>
      <w:lvlJc w:val="left"/>
      <w:pPr>
        <w:ind w:left="3722" w:hanging="360"/>
      </w:pPr>
      <w:rPr>
        <w:rFonts w:ascii="Courier New" w:hAnsi="Courier New" w:cs="Courier New" w:hint="default"/>
      </w:rPr>
    </w:lvl>
    <w:lvl w:ilvl="5" w:tplc="08090005" w:tentative="1">
      <w:start w:val="1"/>
      <w:numFmt w:val="bullet"/>
      <w:lvlText w:val=""/>
      <w:lvlJc w:val="left"/>
      <w:pPr>
        <w:ind w:left="4442" w:hanging="360"/>
      </w:pPr>
      <w:rPr>
        <w:rFonts w:ascii="Wingdings" w:hAnsi="Wingdings" w:hint="default"/>
      </w:rPr>
    </w:lvl>
    <w:lvl w:ilvl="6" w:tplc="08090001" w:tentative="1">
      <w:start w:val="1"/>
      <w:numFmt w:val="bullet"/>
      <w:lvlText w:val=""/>
      <w:lvlJc w:val="left"/>
      <w:pPr>
        <w:ind w:left="5162" w:hanging="360"/>
      </w:pPr>
      <w:rPr>
        <w:rFonts w:ascii="Symbol" w:hAnsi="Symbol" w:hint="default"/>
      </w:rPr>
    </w:lvl>
    <w:lvl w:ilvl="7" w:tplc="08090003" w:tentative="1">
      <w:start w:val="1"/>
      <w:numFmt w:val="bullet"/>
      <w:lvlText w:val="o"/>
      <w:lvlJc w:val="left"/>
      <w:pPr>
        <w:ind w:left="5882" w:hanging="360"/>
      </w:pPr>
      <w:rPr>
        <w:rFonts w:ascii="Courier New" w:hAnsi="Courier New" w:cs="Courier New" w:hint="default"/>
      </w:rPr>
    </w:lvl>
    <w:lvl w:ilvl="8" w:tplc="08090005" w:tentative="1">
      <w:start w:val="1"/>
      <w:numFmt w:val="bullet"/>
      <w:lvlText w:val=""/>
      <w:lvlJc w:val="left"/>
      <w:pPr>
        <w:ind w:left="6602" w:hanging="360"/>
      </w:pPr>
      <w:rPr>
        <w:rFonts w:ascii="Wingdings" w:hAnsi="Wingdings" w:hint="default"/>
      </w:rPr>
    </w:lvl>
  </w:abstractNum>
  <w:abstractNum w:abstractNumId="12" w15:restartNumberingAfterBreak="0">
    <w:nsid w:val="23C32239"/>
    <w:multiLevelType w:val="multilevel"/>
    <w:tmpl w:val="52FAB94C"/>
    <w:lvl w:ilvl="0">
      <w:start w:val="51"/>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5804FEB"/>
    <w:multiLevelType w:val="hybridMultilevel"/>
    <w:tmpl w:val="63148EDE"/>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C4198B"/>
    <w:multiLevelType w:val="multilevel"/>
    <w:tmpl w:val="9FCE2436"/>
    <w:lvl w:ilvl="0">
      <w:start w:val="51"/>
      <w:numFmt w:val="decimal"/>
      <w:lvlText w:val="%1"/>
      <w:lvlJc w:val="left"/>
      <w:pPr>
        <w:ind w:left="372" w:hanging="372"/>
      </w:pPr>
      <w:rPr>
        <w:rFonts w:hint="default"/>
      </w:rPr>
    </w:lvl>
    <w:lvl w:ilvl="1">
      <w:start w:val="2"/>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7A51FF7"/>
    <w:multiLevelType w:val="multilevel"/>
    <w:tmpl w:val="FF32AD8A"/>
    <w:lvl w:ilvl="0">
      <w:start w:val="66"/>
      <w:numFmt w:val="decimal"/>
      <w:lvlText w:val="%1"/>
      <w:lvlJc w:val="left"/>
      <w:pPr>
        <w:ind w:left="528" w:hanging="528"/>
      </w:pPr>
      <w:rPr>
        <w:rFonts w:hint="default"/>
      </w:rPr>
    </w:lvl>
    <w:lvl w:ilvl="1">
      <w:start w:val="2"/>
      <w:numFmt w:val="decimal"/>
      <w:lvlText w:val="%1.%2"/>
      <w:lvlJc w:val="left"/>
      <w:pPr>
        <w:ind w:left="756" w:hanging="528"/>
      </w:pPr>
      <w:rPr>
        <w:rFonts w:hint="default"/>
      </w:rPr>
    </w:lvl>
    <w:lvl w:ilvl="2">
      <w:start w:val="8"/>
      <w:numFmt w:val="decimal"/>
      <w:lvlText w:val="%1.%2.%3"/>
      <w:lvlJc w:val="left"/>
      <w:pPr>
        <w:ind w:left="1176" w:hanging="720"/>
      </w:pPr>
      <w:rPr>
        <w:rFonts w:hint="default"/>
      </w:rPr>
    </w:lvl>
    <w:lvl w:ilvl="3">
      <w:start w:val="1"/>
      <w:numFmt w:val="decimal"/>
      <w:lvlText w:val="%1.%2.%3.%4"/>
      <w:lvlJc w:val="left"/>
      <w:pPr>
        <w:ind w:left="1404" w:hanging="720"/>
      </w:pPr>
      <w:rPr>
        <w:rFonts w:hint="default"/>
      </w:rPr>
    </w:lvl>
    <w:lvl w:ilvl="4">
      <w:start w:val="1"/>
      <w:numFmt w:val="decimal"/>
      <w:lvlText w:val="%1.%2.%3.%4.%5"/>
      <w:lvlJc w:val="left"/>
      <w:pPr>
        <w:ind w:left="1632" w:hanging="720"/>
      </w:pPr>
      <w:rPr>
        <w:rFonts w:hint="default"/>
      </w:rPr>
    </w:lvl>
    <w:lvl w:ilvl="5">
      <w:start w:val="1"/>
      <w:numFmt w:val="decimal"/>
      <w:lvlText w:val="%1.%2.%3.%4.%5.%6"/>
      <w:lvlJc w:val="left"/>
      <w:pPr>
        <w:ind w:left="2220" w:hanging="1080"/>
      </w:pPr>
      <w:rPr>
        <w:rFonts w:hint="default"/>
      </w:rPr>
    </w:lvl>
    <w:lvl w:ilvl="6">
      <w:start w:val="1"/>
      <w:numFmt w:val="decimal"/>
      <w:lvlText w:val="%1.%2.%3.%4.%5.%6.%7"/>
      <w:lvlJc w:val="left"/>
      <w:pPr>
        <w:ind w:left="2448" w:hanging="1080"/>
      </w:pPr>
      <w:rPr>
        <w:rFonts w:hint="default"/>
      </w:rPr>
    </w:lvl>
    <w:lvl w:ilvl="7">
      <w:start w:val="1"/>
      <w:numFmt w:val="decimal"/>
      <w:lvlText w:val="%1.%2.%3.%4.%5.%6.%7.%8"/>
      <w:lvlJc w:val="left"/>
      <w:pPr>
        <w:ind w:left="3036" w:hanging="1440"/>
      </w:pPr>
      <w:rPr>
        <w:rFonts w:hint="default"/>
      </w:rPr>
    </w:lvl>
    <w:lvl w:ilvl="8">
      <w:start w:val="1"/>
      <w:numFmt w:val="decimal"/>
      <w:lvlText w:val="%1.%2.%3.%4.%5.%6.%7.%8.%9"/>
      <w:lvlJc w:val="left"/>
      <w:pPr>
        <w:ind w:left="3264" w:hanging="1440"/>
      </w:pPr>
      <w:rPr>
        <w:rFonts w:hint="default"/>
      </w:rPr>
    </w:lvl>
  </w:abstractNum>
  <w:abstractNum w:abstractNumId="16" w15:restartNumberingAfterBreak="0">
    <w:nsid w:val="30D52035"/>
    <w:multiLevelType w:val="multilevel"/>
    <w:tmpl w:val="7FF8C30E"/>
    <w:lvl w:ilvl="0">
      <w:start w:val="66"/>
      <w:numFmt w:val="decimal"/>
      <w:lvlText w:val="%1"/>
      <w:lvlJc w:val="left"/>
      <w:pPr>
        <w:ind w:left="372" w:hanging="372"/>
      </w:pPr>
      <w:rPr>
        <w:rFonts w:hint="default"/>
        <w:u w:val="none"/>
      </w:rPr>
    </w:lvl>
    <w:lvl w:ilvl="1">
      <w:start w:val="4"/>
      <w:numFmt w:val="decimal"/>
      <w:lvlText w:val="%1.%2"/>
      <w:lvlJc w:val="left"/>
      <w:pPr>
        <w:ind w:left="744" w:hanging="372"/>
      </w:pPr>
      <w:rPr>
        <w:rFonts w:hint="default"/>
        <w:u w:val="none"/>
      </w:rPr>
    </w:lvl>
    <w:lvl w:ilvl="2">
      <w:start w:val="1"/>
      <w:numFmt w:val="decimal"/>
      <w:lvlText w:val="%1.%2.%3"/>
      <w:lvlJc w:val="left"/>
      <w:pPr>
        <w:ind w:left="1464" w:hanging="720"/>
      </w:pPr>
      <w:rPr>
        <w:rFonts w:hint="default"/>
        <w:u w:val="none"/>
      </w:rPr>
    </w:lvl>
    <w:lvl w:ilvl="3">
      <w:start w:val="1"/>
      <w:numFmt w:val="decimal"/>
      <w:lvlText w:val="%1.%2.%3.%4"/>
      <w:lvlJc w:val="left"/>
      <w:pPr>
        <w:ind w:left="1836" w:hanging="720"/>
      </w:pPr>
      <w:rPr>
        <w:rFonts w:hint="default"/>
        <w:u w:val="none"/>
      </w:rPr>
    </w:lvl>
    <w:lvl w:ilvl="4">
      <w:start w:val="1"/>
      <w:numFmt w:val="decimal"/>
      <w:lvlText w:val="%1.%2.%3.%4.%5"/>
      <w:lvlJc w:val="left"/>
      <w:pPr>
        <w:ind w:left="2208" w:hanging="720"/>
      </w:pPr>
      <w:rPr>
        <w:rFonts w:hint="default"/>
        <w:u w:val="none"/>
      </w:rPr>
    </w:lvl>
    <w:lvl w:ilvl="5">
      <w:start w:val="1"/>
      <w:numFmt w:val="decimal"/>
      <w:lvlText w:val="%1.%2.%3.%4.%5.%6"/>
      <w:lvlJc w:val="left"/>
      <w:pPr>
        <w:ind w:left="2940" w:hanging="1080"/>
      </w:pPr>
      <w:rPr>
        <w:rFonts w:hint="default"/>
        <w:u w:val="none"/>
      </w:rPr>
    </w:lvl>
    <w:lvl w:ilvl="6">
      <w:start w:val="1"/>
      <w:numFmt w:val="decimal"/>
      <w:lvlText w:val="%1.%2.%3.%4.%5.%6.%7"/>
      <w:lvlJc w:val="left"/>
      <w:pPr>
        <w:ind w:left="3312" w:hanging="1080"/>
      </w:pPr>
      <w:rPr>
        <w:rFonts w:hint="default"/>
        <w:u w:val="none"/>
      </w:rPr>
    </w:lvl>
    <w:lvl w:ilvl="7">
      <w:start w:val="1"/>
      <w:numFmt w:val="decimal"/>
      <w:lvlText w:val="%1.%2.%3.%4.%5.%6.%7.%8"/>
      <w:lvlJc w:val="left"/>
      <w:pPr>
        <w:ind w:left="4044" w:hanging="1440"/>
      </w:pPr>
      <w:rPr>
        <w:rFonts w:hint="default"/>
        <w:u w:val="none"/>
      </w:rPr>
    </w:lvl>
    <w:lvl w:ilvl="8">
      <w:start w:val="1"/>
      <w:numFmt w:val="decimal"/>
      <w:lvlText w:val="%1.%2.%3.%4.%5.%6.%7.%8.%9"/>
      <w:lvlJc w:val="left"/>
      <w:pPr>
        <w:ind w:left="4416" w:hanging="1440"/>
      </w:pPr>
      <w:rPr>
        <w:rFonts w:hint="default"/>
        <w:u w:val="none"/>
      </w:rPr>
    </w:lvl>
  </w:abstractNum>
  <w:abstractNum w:abstractNumId="17" w15:restartNumberingAfterBreak="0">
    <w:nsid w:val="31A8350F"/>
    <w:multiLevelType w:val="hybridMultilevel"/>
    <w:tmpl w:val="78BA0E74"/>
    <w:lvl w:ilvl="0" w:tplc="08090001">
      <w:start w:val="1"/>
      <w:numFmt w:val="bullet"/>
      <w:lvlText w:val=""/>
      <w:lvlJc w:val="left"/>
      <w:pPr>
        <w:ind w:left="1226" w:hanging="360"/>
      </w:pPr>
      <w:rPr>
        <w:rFonts w:ascii="Symbol" w:hAnsi="Symbol" w:hint="default"/>
      </w:rPr>
    </w:lvl>
    <w:lvl w:ilvl="1" w:tplc="08090003" w:tentative="1">
      <w:start w:val="1"/>
      <w:numFmt w:val="bullet"/>
      <w:lvlText w:val="o"/>
      <w:lvlJc w:val="left"/>
      <w:pPr>
        <w:ind w:left="1946" w:hanging="360"/>
      </w:pPr>
      <w:rPr>
        <w:rFonts w:ascii="Courier New" w:hAnsi="Courier New" w:cs="Courier New" w:hint="default"/>
      </w:rPr>
    </w:lvl>
    <w:lvl w:ilvl="2" w:tplc="08090005" w:tentative="1">
      <w:start w:val="1"/>
      <w:numFmt w:val="bullet"/>
      <w:lvlText w:val=""/>
      <w:lvlJc w:val="left"/>
      <w:pPr>
        <w:ind w:left="2666" w:hanging="360"/>
      </w:pPr>
      <w:rPr>
        <w:rFonts w:ascii="Wingdings" w:hAnsi="Wingdings" w:hint="default"/>
      </w:rPr>
    </w:lvl>
    <w:lvl w:ilvl="3" w:tplc="08090001" w:tentative="1">
      <w:start w:val="1"/>
      <w:numFmt w:val="bullet"/>
      <w:lvlText w:val=""/>
      <w:lvlJc w:val="left"/>
      <w:pPr>
        <w:ind w:left="3386" w:hanging="360"/>
      </w:pPr>
      <w:rPr>
        <w:rFonts w:ascii="Symbol" w:hAnsi="Symbol" w:hint="default"/>
      </w:rPr>
    </w:lvl>
    <w:lvl w:ilvl="4" w:tplc="08090003" w:tentative="1">
      <w:start w:val="1"/>
      <w:numFmt w:val="bullet"/>
      <w:lvlText w:val="o"/>
      <w:lvlJc w:val="left"/>
      <w:pPr>
        <w:ind w:left="4106" w:hanging="360"/>
      </w:pPr>
      <w:rPr>
        <w:rFonts w:ascii="Courier New" w:hAnsi="Courier New" w:cs="Courier New" w:hint="default"/>
      </w:rPr>
    </w:lvl>
    <w:lvl w:ilvl="5" w:tplc="08090005" w:tentative="1">
      <w:start w:val="1"/>
      <w:numFmt w:val="bullet"/>
      <w:lvlText w:val=""/>
      <w:lvlJc w:val="left"/>
      <w:pPr>
        <w:ind w:left="4826" w:hanging="360"/>
      </w:pPr>
      <w:rPr>
        <w:rFonts w:ascii="Wingdings" w:hAnsi="Wingdings" w:hint="default"/>
      </w:rPr>
    </w:lvl>
    <w:lvl w:ilvl="6" w:tplc="08090001" w:tentative="1">
      <w:start w:val="1"/>
      <w:numFmt w:val="bullet"/>
      <w:lvlText w:val=""/>
      <w:lvlJc w:val="left"/>
      <w:pPr>
        <w:ind w:left="5546" w:hanging="360"/>
      </w:pPr>
      <w:rPr>
        <w:rFonts w:ascii="Symbol" w:hAnsi="Symbol" w:hint="default"/>
      </w:rPr>
    </w:lvl>
    <w:lvl w:ilvl="7" w:tplc="08090003" w:tentative="1">
      <w:start w:val="1"/>
      <w:numFmt w:val="bullet"/>
      <w:lvlText w:val="o"/>
      <w:lvlJc w:val="left"/>
      <w:pPr>
        <w:ind w:left="6266" w:hanging="360"/>
      </w:pPr>
      <w:rPr>
        <w:rFonts w:ascii="Courier New" w:hAnsi="Courier New" w:cs="Courier New" w:hint="default"/>
      </w:rPr>
    </w:lvl>
    <w:lvl w:ilvl="8" w:tplc="08090005" w:tentative="1">
      <w:start w:val="1"/>
      <w:numFmt w:val="bullet"/>
      <w:lvlText w:val=""/>
      <w:lvlJc w:val="left"/>
      <w:pPr>
        <w:ind w:left="6986" w:hanging="360"/>
      </w:pPr>
      <w:rPr>
        <w:rFonts w:ascii="Wingdings" w:hAnsi="Wingdings" w:hint="default"/>
      </w:rPr>
    </w:lvl>
  </w:abstractNum>
  <w:abstractNum w:abstractNumId="18" w15:restartNumberingAfterBreak="0">
    <w:nsid w:val="41DC4ECF"/>
    <w:multiLevelType w:val="hybridMultilevel"/>
    <w:tmpl w:val="C32CE276"/>
    <w:lvl w:ilvl="0" w:tplc="2806FBCE">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42C95DA6"/>
    <w:multiLevelType w:val="hybridMultilevel"/>
    <w:tmpl w:val="806C4EA0"/>
    <w:lvl w:ilvl="0" w:tplc="7F903D14">
      <w:start w:val="2"/>
      <w:numFmt w:val="decimal"/>
      <w:lvlText w:val="%1."/>
      <w:lvlJc w:val="left"/>
      <w:pPr>
        <w:ind w:left="941" w:hanging="360"/>
      </w:pPr>
      <w:rPr>
        <w:rFonts w:hint="default"/>
      </w:rPr>
    </w:lvl>
    <w:lvl w:ilvl="1" w:tplc="08090019" w:tentative="1">
      <w:start w:val="1"/>
      <w:numFmt w:val="lowerLetter"/>
      <w:lvlText w:val="%2."/>
      <w:lvlJc w:val="left"/>
      <w:pPr>
        <w:ind w:left="1661" w:hanging="360"/>
      </w:pPr>
    </w:lvl>
    <w:lvl w:ilvl="2" w:tplc="0809001B" w:tentative="1">
      <w:start w:val="1"/>
      <w:numFmt w:val="lowerRoman"/>
      <w:lvlText w:val="%3."/>
      <w:lvlJc w:val="right"/>
      <w:pPr>
        <w:ind w:left="2381" w:hanging="180"/>
      </w:pPr>
    </w:lvl>
    <w:lvl w:ilvl="3" w:tplc="0809000F" w:tentative="1">
      <w:start w:val="1"/>
      <w:numFmt w:val="decimal"/>
      <w:lvlText w:val="%4."/>
      <w:lvlJc w:val="left"/>
      <w:pPr>
        <w:ind w:left="3101" w:hanging="360"/>
      </w:pPr>
    </w:lvl>
    <w:lvl w:ilvl="4" w:tplc="08090019" w:tentative="1">
      <w:start w:val="1"/>
      <w:numFmt w:val="lowerLetter"/>
      <w:lvlText w:val="%5."/>
      <w:lvlJc w:val="left"/>
      <w:pPr>
        <w:ind w:left="3821" w:hanging="360"/>
      </w:pPr>
    </w:lvl>
    <w:lvl w:ilvl="5" w:tplc="0809001B" w:tentative="1">
      <w:start w:val="1"/>
      <w:numFmt w:val="lowerRoman"/>
      <w:lvlText w:val="%6."/>
      <w:lvlJc w:val="right"/>
      <w:pPr>
        <w:ind w:left="4541" w:hanging="180"/>
      </w:pPr>
    </w:lvl>
    <w:lvl w:ilvl="6" w:tplc="0809000F" w:tentative="1">
      <w:start w:val="1"/>
      <w:numFmt w:val="decimal"/>
      <w:lvlText w:val="%7."/>
      <w:lvlJc w:val="left"/>
      <w:pPr>
        <w:ind w:left="5261" w:hanging="360"/>
      </w:pPr>
    </w:lvl>
    <w:lvl w:ilvl="7" w:tplc="08090019" w:tentative="1">
      <w:start w:val="1"/>
      <w:numFmt w:val="lowerLetter"/>
      <w:lvlText w:val="%8."/>
      <w:lvlJc w:val="left"/>
      <w:pPr>
        <w:ind w:left="5981" w:hanging="360"/>
      </w:pPr>
    </w:lvl>
    <w:lvl w:ilvl="8" w:tplc="0809001B" w:tentative="1">
      <w:start w:val="1"/>
      <w:numFmt w:val="lowerRoman"/>
      <w:lvlText w:val="%9."/>
      <w:lvlJc w:val="right"/>
      <w:pPr>
        <w:ind w:left="6701" w:hanging="180"/>
      </w:pPr>
    </w:lvl>
  </w:abstractNum>
  <w:abstractNum w:abstractNumId="20" w15:restartNumberingAfterBreak="0">
    <w:nsid w:val="4466329C"/>
    <w:multiLevelType w:val="hybridMultilevel"/>
    <w:tmpl w:val="9CFCFDE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6AE4A6C"/>
    <w:multiLevelType w:val="multilevel"/>
    <w:tmpl w:val="B07C3B88"/>
    <w:lvl w:ilvl="0">
      <w:start w:val="67"/>
      <w:numFmt w:val="decimal"/>
      <w:lvlText w:val="%1"/>
      <w:lvlJc w:val="left"/>
      <w:pPr>
        <w:ind w:left="372" w:hanging="372"/>
      </w:pPr>
      <w:rPr>
        <w:rFonts w:hint="default"/>
        <w:u w:val="none"/>
      </w:rPr>
    </w:lvl>
    <w:lvl w:ilvl="1">
      <w:start w:val="4"/>
      <w:numFmt w:val="decimal"/>
      <w:lvlText w:val="%1.%2"/>
      <w:lvlJc w:val="left"/>
      <w:pPr>
        <w:ind w:left="372" w:hanging="372"/>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22" w15:restartNumberingAfterBreak="0">
    <w:nsid w:val="4776373C"/>
    <w:multiLevelType w:val="hybridMultilevel"/>
    <w:tmpl w:val="AA20052A"/>
    <w:lvl w:ilvl="0" w:tplc="7F66FF3E">
      <w:start w:val="1"/>
      <w:numFmt w:val="decimal"/>
      <w:lvlText w:val="%1."/>
      <w:lvlJc w:val="left"/>
      <w:pPr>
        <w:ind w:left="1356" w:hanging="360"/>
      </w:pPr>
      <w:rPr>
        <w:rFonts w:hint="default"/>
      </w:rPr>
    </w:lvl>
    <w:lvl w:ilvl="1" w:tplc="08090019" w:tentative="1">
      <w:start w:val="1"/>
      <w:numFmt w:val="lowerLetter"/>
      <w:lvlText w:val="%2."/>
      <w:lvlJc w:val="left"/>
      <w:pPr>
        <w:ind w:left="2076" w:hanging="360"/>
      </w:pPr>
    </w:lvl>
    <w:lvl w:ilvl="2" w:tplc="0809001B" w:tentative="1">
      <w:start w:val="1"/>
      <w:numFmt w:val="lowerRoman"/>
      <w:lvlText w:val="%3."/>
      <w:lvlJc w:val="right"/>
      <w:pPr>
        <w:ind w:left="2796" w:hanging="180"/>
      </w:pPr>
    </w:lvl>
    <w:lvl w:ilvl="3" w:tplc="0809000F" w:tentative="1">
      <w:start w:val="1"/>
      <w:numFmt w:val="decimal"/>
      <w:lvlText w:val="%4."/>
      <w:lvlJc w:val="left"/>
      <w:pPr>
        <w:ind w:left="3516" w:hanging="360"/>
      </w:pPr>
    </w:lvl>
    <w:lvl w:ilvl="4" w:tplc="08090019" w:tentative="1">
      <w:start w:val="1"/>
      <w:numFmt w:val="lowerLetter"/>
      <w:lvlText w:val="%5."/>
      <w:lvlJc w:val="left"/>
      <w:pPr>
        <w:ind w:left="4236" w:hanging="360"/>
      </w:pPr>
    </w:lvl>
    <w:lvl w:ilvl="5" w:tplc="0809001B" w:tentative="1">
      <w:start w:val="1"/>
      <w:numFmt w:val="lowerRoman"/>
      <w:lvlText w:val="%6."/>
      <w:lvlJc w:val="right"/>
      <w:pPr>
        <w:ind w:left="4956" w:hanging="180"/>
      </w:pPr>
    </w:lvl>
    <w:lvl w:ilvl="6" w:tplc="0809000F" w:tentative="1">
      <w:start w:val="1"/>
      <w:numFmt w:val="decimal"/>
      <w:lvlText w:val="%7."/>
      <w:lvlJc w:val="left"/>
      <w:pPr>
        <w:ind w:left="5676" w:hanging="360"/>
      </w:pPr>
    </w:lvl>
    <w:lvl w:ilvl="7" w:tplc="08090019" w:tentative="1">
      <w:start w:val="1"/>
      <w:numFmt w:val="lowerLetter"/>
      <w:lvlText w:val="%8."/>
      <w:lvlJc w:val="left"/>
      <w:pPr>
        <w:ind w:left="6396" w:hanging="360"/>
      </w:pPr>
    </w:lvl>
    <w:lvl w:ilvl="8" w:tplc="0809001B" w:tentative="1">
      <w:start w:val="1"/>
      <w:numFmt w:val="lowerRoman"/>
      <w:lvlText w:val="%9."/>
      <w:lvlJc w:val="right"/>
      <w:pPr>
        <w:ind w:left="7116" w:hanging="180"/>
      </w:pPr>
    </w:lvl>
  </w:abstractNum>
  <w:abstractNum w:abstractNumId="23" w15:restartNumberingAfterBreak="0">
    <w:nsid w:val="4F3C6C2D"/>
    <w:multiLevelType w:val="multilevel"/>
    <w:tmpl w:val="9514CA2E"/>
    <w:lvl w:ilvl="0">
      <w:start w:val="5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1404070"/>
    <w:multiLevelType w:val="hybridMultilevel"/>
    <w:tmpl w:val="463CD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E420E1"/>
    <w:multiLevelType w:val="hybridMultilevel"/>
    <w:tmpl w:val="88EEA58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6" w15:restartNumberingAfterBreak="0">
    <w:nsid w:val="5740746C"/>
    <w:multiLevelType w:val="hybridMultilevel"/>
    <w:tmpl w:val="3ED255B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8B30E7E"/>
    <w:multiLevelType w:val="hybridMultilevel"/>
    <w:tmpl w:val="F878D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DD4A5D"/>
    <w:multiLevelType w:val="hybridMultilevel"/>
    <w:tmpl w:val="183645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E53B03"/>
    <w:multiLevelType w:val="hybridMultilevel"/>
    <w:tmpl w:val="44CA5582"/>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5C1121"/>
    <w:multiLevelType w:val="hybridMultilevel"/>
    <w:tmpl w:val="90024828"/>
    <w:lvl w:ilvl="0" w:tplc="B8BEC8DE">
      <w:start w:val="1"/>
      <w:numFmt w:val="decimal"/>
      <w:lvlText w:val="%1."/>
      <w:lvlJc w:val="left"/>
      <w:pPr>
        <w:ind w:left="816" w:hanging="360"/>
      </w:pPr>
      <w:rPr>
        <w:rFonts w:hint="default"/>
      </w:rPr>
    </w:lvl>
    <w:lvl w:ilvl="1" w:tplc="08090019" w:tentative="1">
      <w:start w:val="1"/>
      <w:numFmt w:val="lowerLetter"/>
      <w:lvlText w:val="%2."/>
      <w:lvlJc w:val="left"/>
      <w:pPr>
        <w:ind w:left="1536" w:hanging="360"/>
      </w:pPr>
    </w:lvl>
    <w:lvl w:ilvl="2" w:tplc="0809001B" w:tentative="1">
      <w:start w:val="1"/>
      <w:numFmt w:val="lowerRoman"/>
      <w:lvlText w:val="%3."/>
      <w:lvlJc w:val="right"/>
      <w:pPr>
        <w:ind w:left="2256" w:hanging="180"/>
      </w:pPr>
    </w:lvl>
    <w:lvl w:ilvl="3" w:tplc="0809000F" w:tentative="1">
      <w:start w:val="1"/>
      <w:numFmt w:val="decimal"/>
      <w:lvlText w:val="%4."/>
      <w:lvlJc w:val="left"/>
      <w:pPr>
        <w:ind w:left="2976" w:hanging="360"/>
      </w:pPr>
    </w:lvl>
    <w:lvl w:ilvl="4" w:tplc="08090019" w:tentative="1">
      <w:start w:val="1"/>
      <w:numFmt w:val="lowerLetter"/>
      <w:lvlText w:val="%5."/>
      <w:lvlJc w:val="left"/>
      <w:pPr>
        <w:ind w:left="3696" w:hanging="360"/>
      </w:pPr>
    </w:lvl>
    <w:lvl w:ilvl="5" w:tplc="0809001B" w:tentative="1">
      <w:start w:val="1"/>
      <w:numFmt w:val="lowerRoman"/>
      <w:lvlText w:val="%6."/>
      <w:lvlJc w:val="right"/>
      <w:pPr>
        <w:ind w:left="4416" w:hanging="180"/>
      </w:pPr>
    </w:lvl>
    <w:lvl w:ilvl="6" w:tplc="0809000F" w:tentative="1">
      <w:start w:val="1"/>
      <w:numFmt w:val="decimal"/>
      <w:lvlText w:val="%7."/>
      <w:lvlJc w:val="left"/>
      <w:pPr>
        <w:ind w:left="5136" w:hanging="360"/>
      </w:pPr>
    </w:lvl>
    <w:lvl w:ilvl="7" w:tplc="08090019" w:tentative="1">
      <w:start w:val="1"/>
      <w:numFmt w:val="lowerLetter"/>
      <w:lvlText w:val="%8."/>
      <w:lvlJc w:val="left"/>
      <w:pPr>
        <w:ind w:left="5856" w:hanging="360"/>
      </w:pPr>
    </w:lvl>
    <w:lvl w:ilvl="8" w:tplc="0809001B" w:tentative="1">
      <w:start w:val="1"/>
      <w:numFmt w:val="lowerRoman"/>
      <w:lvlText w:val="%9."/>
      <w:lvlJc w:val="right"/>
      <w:pPr>
        <w:ind w:left="6576" w:hanging="180"/>
      </w:pPr>
    </w:lvl>
  </w:abstractNum>
  <w:abstractNum w:abstractNumId="31" w15:restartNumberingAfterBreak="0">
    <w:nsid w:val="5BB3291E"/>
    <w:multiLevelType w:val="hybridMultilevel"/>
    <w:tmpl w:val="25B64002"/>
    <w:lvl w:ilvl="0" w:tplc="08090001">
      <w:start w:val="1"/>
      <w:numFmt w:val="bullet"/>
      <w:lvlText w:val=""/>
      <w:lvlJc w:val="left"/>
      <w:pPr>
        <w:ind w:left="1154" w:hanging="360"/>
      </w:pPr>
      <w:rPr>
        <w:rFonts w:ascii="Symbol" w:hAnsi="Symbol"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32" w15:restartNumberingAfterBreak="0">
    <w:nsid w:val="5D3B6C42"/>
    <w:multiLevelType w:val="hybridMultilevel"/>
    <w:tmpl w:val="6D22366E"/>
    <w:lvl w:ilvl="0" w:tplc="CF9E86A8">
      <w:start w:val="2"/>
      <w:numFmt w:val="decimal"/>
      <w:lvlText w:val="%1."/>
      <w:lvlJc w:val="left"/>
      <w:pPr>
        <w:ind w:left="941" w:hanging="360"/>
      </w:pPr>
      <w:rPr>
        <w:rFonts w:hint="default"/>
      </w:rPr>
    </w:lvl>
    <w:lvl w:ilvl="1" w:tplc="08090019" w:tentative="1">
      <w:start w:val="1"/>
      <w:numFmt w:val="lowerLetter"/>
      <w:lvlText w:val="%2."/>
      <w:lvlJc w:val="left"/>
      <w:pPr>
        <w:ind w:left="1661" w:hanging="360"/>
      </w:pPr>
    </w:lvl>
    <w:lvl w:ilvl="2" w:tplc="0809001B" w:tentative="1">
      <w:start w:val="1"/>
      <w:numFmt w:val="lowerRoman"/>
      <w:lvlText w:val="%3."/>
      <w:lvlJc w:val="right"/>
      <w:pPr>
        <w:ind w:left="2381" w:hanging="180"/>
      </w:pPr>
    </w:lvl>
    <w:lvl w:ilvl="3" w:tplc="0809000F" w:tentative="1">
      <w:start w:val="1"/>
      <w:numFmt w:val="decimal"/>
      <w:lvlText w:val="%4."/>
      <w:lvlJc w:val="left"/>
      <w:pPr>
        <w:ind w:left="3101" w:hanging="360"/>
      </w:pPr>
    </w:lvl>
    <w:lvl w:ilvl="4" w:tplc="08090019" w:tentative="1">
      <w:start w:val="1"/>
      <w:numFmt w:val="lowerLetter"/>
      <w:lvlText w:val="%5."/>
      <w:lvlJc w:val="left"/>
      <w:pPr>
        <w:ind w:left="3821" w:hanging="360"/>
      </w:pPr>
    </w:lvl>
    <w:lvl w:ilvl="5" w:tplc="0809001B" w:tentative="1">
      <w:start w:val="1"/>
      <w:numFmt w:val="lowerRoman"/>
      <w:lvlText w:val="%6."/>
      <w:lvlJc w:val="right"/>
      <w:pPr>
        <w:ind w:left="4541" w:hanging="180"/>
      </w:pPr>
    </w:lvl>
    <w:lvl w:ilvl="6" w:tplc="0809000F" w:tentative="1">
      <w:start w:val="1"/>
      <w:numFmt w:val="decimal"/>
      <w:lvlText w:val="%7."/>
      <w:lvlJc w:val="left"/>
      <w:pPr>
        <w:ind w:left="5261" w:hanging="360"/>
      </w:pPr>
    </w:lvl>
    <w:lvl w:ilvl="7" w:tplc="08090019" w:tentative="1">
      <w:start w:val="1"/>
      <w:numFmt w:val="lowerLetter"/>
      <w:lvlText w:val="%8."/>
      <w:lvlJc w:val="left"/>
      <w:pPr>
        <w:ind w:left="5981" w:hanging="360"/>
      </w:pPr>
    </w:lvl>
    <w:lvl w:ilvl="8" w:tplc="0809001B" w:tentative="1">
      <w:start w:val="1"/>
      <w:numFmt w:val="lowerRoman"/>
      <w:lvlText w:val="%9."/>
      <w:lvlJc w:val="right"/>
      <w:pPr>
        <w:ind w:left="6701" w:hanging="180"/>
      </w:pPr>
    </w:lvl>
  </w:abstractNum>
  <w:abstractNum w:abstractNumId="33" w15:restartNumberingAfterBreak="0">
    <w:nsid w:val="5D486416"/>
    <w:multiLevelType w:val="hybridMultilevel"/>
    <w:tmpl w:val="D3BED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C17951"/>
    <w:multiLevelType w:val="hybridMultilevel"/>
    <w:tmpl w:val="F518471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5" w15:restartNumberingAfterBreak="0">
    <w:nsid w:val="661F7A90"/>
    <w:multiLevelType w:val="multilevel"/>
    <w:tmpl w:val="53402C14"/>
    <w:lvl w:ilvl="0">
      <w:start w:val="67"/>
      <w:numFmt w:val="decimal"/>
      <w:lvlText w:val="%1"/>
      <w:lvlJc w:val="left"/>
      <w:pPr>
        <w:ind w:left="372" w:hanging="372"/>
      </w:pPr>
      <w:rPr>
        <w:rFonts w:hint="default"/>
        <w:u w:val="none"/>
      </w:rPr>
    </w:lvl>
    <w:lvl w:ilvl="1">
      <w:start w:val="4"/>
      <w:numFmt w:val="decimal"/>
      <w:lvlText w:val="%1.%2"/>
      <w:lvlJc w:val="left"/>
      <w:pPr>
        <w:ind w:left="372" w:hanging="372"/>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36" w15:restartNumberingAfterBreak="0">
    <w:nsid w:val="66301CE1"/>
    <w:multiLevelType w:val="hybridMultilevel"/>
    <w:tmpl w:val="2CE4A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246A5C"/>
    <w:multiLevelType w:val="hybridMultilevel"/>
    <w:tmpl w:val="06787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2B4A82"/>
    <w:multiLevelType w:val="hybridMultilevel"/>
    <w:tmpl w:val="A038176E"/>
    <w:lvl w:ilvl="0" w:tplc="38E05CD4">
      <w:start w:val="29"/>
      <w:numFmt w:val="bullet"/>
      <w:lvlText w:val="-"/>
      <w:lvlJc w:val="left"/>
      <w:pPr>
        <w:ind w:left="408" w:hanging="360"/>
      </w:pPr>
      <w:rPr>
        <w:rFonts w:ascii="Calibri" w:eastAsia="Times New Roman" w:hAnsi="Calibri" w:cs="Calibri"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39" w15:restartNumberingAfterBreak="0">
    <w:nsid w:val="6DD374F1"/>
    <w:multiLevelType w:val="hybridMultilevel"/>
    <w:tmpl w:val="33EEA684"/>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F22263"/>
    <w:multiLevelType w:val="hybridMultilevel"/>
    <w:tmpl w:val="9AA88B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6A1D2B"/>
    <w:multiLevelType w:val="multilevel"/>
    <w:tmpl w:val="47946222"/>
    <w:lvl w:ilvl="0">
      <w:start w:val="66"/>
      <w:numFmt w:val="decimal"/>
      <w:lvlText w:val="%1"/>
      <w:lvlJc w:val="left"/>
      <w:pPr>
        <w:ind w:left="372" w:hanging="372"/>
      </w:pPr>
      <w:rPr>
        <w:rFonts w:hint="default"/>
        <w:u w:val="none"/>
      </w:rPr>
    </w:lvl>
    <w:lvl w:ilvl="1">
      <w:start w:val="4"/>
      <w:numFmt w:val="decimal"/>
      <w:lvlText w:val="%1.%2"/>
      <w:lvlJc w:val="left"/>
      <w:pPr>
        <w:ind w:left="372" w:hanging="372"/>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42" w15:restartNumberingAfterBreak="0">
    <w:nsid w:val="77A8367D"/>
    <w:multiLevelType w:val="hybridMultilevel"/>
    <w:tmpl w:val="B26A32BA"/>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FCD2E4D"/>
    <w:multiLevelType w:val="multilevel"/>
    <w:tmpl w:val="E58A831C"/>
    <w:lvl w:ilvl="0">
      <w:start w:val="19"/>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38"/>
  </w:num>
  <w:num w:numId="4">
    <w:abstractNumId w:val="40"/>
  </w:num>
  <w:num w:numId="5">
    <w:abstractNumId w:val="7"/>
  </w:num>
  <w:num w:numId="6">
    <w:abstractNumId w:val="25"/>
  </w:num>
  <w:num w:numId="7">
    <w:abstractNumId w:val="30"/>
  </w:num>
  <w:num w:numId="8">
    <w:abstractNumId w:val="15"/>
  </w:num>
  <w:num w:numId="9">
    <w:abstractNumId w:val="29"/>
  </w:num>
  <w:num w:numId="10">
    <w:abstractNumId w:val="42"/>
  </w:num>
  <w:num w:numId="11">
    <w:abstractNumId w:val="32"/>
  </w:num>
  <w:num w:numId="12">
    <w:abstractNumId w:val="10"/>
  </w:num>
  <w:num w:numId="13">
    <w:abstractNumId w:val="13"/>
  </w:num>
  <w:num w:numId="14">
    <w:abstractNumId w:val="39"/>
  </w:num>
  <w:num w:numId="15">
    <w:abstractNumId w:val="19"/>
  </w:num>
  <w:num w:numId="16">
    <w:abstractNumId w:val="41"/>
  </w:num>
  <w:num w:numId="17">
    <w:abstractNumId w:val="16"/>
  </w:num>
  <w:num w:numId="18">
    <w:abstractNumId w:val="6"/>
  </w:num>
  <w:num w:numId="19">
    <w:abstractNumId w:val="31"/>
  </w:num>
  <w:num w:numId="20">
    <w:abstractNumId w:val="35"/>
  </w:num>
  <w:num w:numId="21">
    <w:abstractNumId w:val="21"/>
  </w:num>
  <w:num w:numId="22">
    <w:abstractNumId w:val="11"/>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43"/>
  </w:num>
  <w:num w:numId="29">
    <w:abstractNumId w:val="4"/>
  </w:num>
  <w:num w:numId="30">
    <w:abstractNumId w:val="3"/>
  </w:num>
  <w:num w:numId="31">
    <w:abstractNumId w:val="24"/>
  </w:num>
  <w:num w:numId="32">
    <w:abstractNumId w:val="36"/>
  </w:num>
  <w:num w:numId="33">
    <w:abstractNumId w:val="22"/>
  </w:num>
  <w:num w:numId="34">
    <w:abstractNumId w:val="8"/>
  </w:num>
  <w:num w:numId="35">
    <w:abstractNumId w:val="23"/>
  </w:num>
  <w:num w:numId="36">
    <w:abstractNumId w:val="17"/>
  </w:num>
  <w:num w:numId="37">
    <w:abstractNumId w:val="33"/>
  </w:num>
  <w:num w:numId="38">
    <w:abstractNumId w:val="14"/>
  </w:num>
  <w:num w:numId="39">
    <w:abstractNumId w:val="12"/>
  </w:num>
  <w:num w:numId="40">
    <w:abstractNumId w:val="28"/>
  </w:num>
  <w:num w:numId="41">
    <w:abstractNumId w:val="20"/>
  </w:num>
  <w:num w:numId="42">
    <w:abstractNumId w:val="37"/>
  </w:num>
  <w:num w:numId="43">
    <w:abstractNumId w:val="34"/>
  </w:num>
  <w:num w:numId="44">
    <w:abstractNumId w:val="27"/>
  </w:num>
  <w:num w:numId="4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8" w:dllVersion="513" w:checkStyle="1"/>
  <w:activeWritingStyle w:appName="MSWord" w:lang="en-GB" w:vendorID="8" w:dllVersion="513" w:checkStyle="1"/>
  <w:proofState w:spelling="clean"/>
  <w:attachedTemplate r:id="rId1"/>
  <w:linkStyles/>
  <w:mailMerge>
    <w:mainDocumentType w:val="formLetters"/>
    <w:dataType w:val="textFile"/>
    <w:activeRecord w:val="-1"/>
    <w:odso/>
  </w:mailMerge>
  <w:defaultTabStop w:val="2268"/>
  <w:displayHorizontalDrawingGridEvery w:val="0"/>
  <w:displayVerticalDrawingGridEvery w:val="0"/>
  <w:doNotUseMarginsForDrawingGridOrigin/>
  <w:noPunctuationKerning/>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AD4"/>
    <w:rsid w:val="000005D3"/>
    <w:rsid w:val="0000080B"/>
    <w:rsid w:val="00001395"/>
    <w:rsid w:val="00001893"/>
    <w:rsid w:val="00001DF4"/>
    <w:rsid w:val="0000263C"/>
    <w:rsid w:val="000030FC"/>
    <w:rsid w:val="00003393"/>
    <w:rsid w:val="00003994"/>
    <w:rsid w:val="00004D9F"/>
    <w:rsid w:val="00004F21"/>
    <w:rsid w:val="00005FC7"/>
    <w:rsid w:val="00006125"/>
    <w:rsid w:val="00006B63"/>
    <w:rsid w:val="00007D7A"/>
    <w:rsid w:val="00007F14"/>
    <w:rsid w:val="000101FB"/>
    <w:rsid w:val="00011121"/>
    <w:rsid w:val="00011A13"/>
    <w:rsid w:val="000123DF"/>
    <w:rsid w:val="000124F1"/>
    <w:rsid w:val="00012AEA"/>
    <w:rsid w:val="00012E32"/>
    <w:rsid w:val="00013838"/>
    <w:rsid w:val="000143C3"/>
    <w:rsid w:val="00014B6E"/>
    <w:rsid w:val="00014DB8"/>
    <w:rsid w:val="000152B4"/>
    <w:rsid w:val="000162E3"/>
    <w:rsid w:val="000164A1"/>
    <w:rsid w:val="00016B89"/>
    <w:rsid w:val="0001758C"/>
    <w:rsid w:val="00017765"/>
    <w:rsid w:val="0002005C"/>
    <w:rsid w:val="00020194"/>
    <w:rsid w:val="00020721"/>
    <w:rsid w:val="000210A4"/>
    <w:rsid w:val="00022160"/>
    <w:rsid w:val="000222D1"/>
    <w:rsid w:val="000223F4"/>
    <w:rsid w:val="00022B39"/>
    <w:rsid w:val="0002339C"/>
    <w:rsid w:val="000236F9"/>
    <w:rsid w:val="0002405A"/>
    <w:rsid w:val="000241DB"/>
    <w:rsid w:val="00024358"/>
    <w:rsid w:val="000253E1"/>
    <w:rsid w:val="00025F78"/>
    <w:rsid w:val="00026DB7"/>
    <w:rsid w:val="0002728C"/>
    <w:rsid w:val="00027BF4"/>
    <w:rsid w:val="00027FC7"/>
    <w:rsid w:val="00030930"/>
    <w:rsid w:val="000313A5"/>
    <w:rsid w:val="00032A8F"/>
    <w:rsid w:val="00032C63"/>
    <w:rsid w:val="00034073"/>
    <w:rsid w:val="000348C0"/>
    <w:rsid w:val="00034A93"/>
    <w:rsid w:val="00034C63"/>
    <w:rsid w:val="0003674D"/>
    <w:rsid w:val="000370FC"/>
    <w:rsid w:val="0003772B"/>
    <w:rsid w:val="00037818"/>
    <w:rsid w:val="00037F16"/>
    <w:rsid w:val="0004051F"/>
    <w:rsid w:val="000411BD"/>
    <w:rsid w:val="000414DA"/>
    <w:rsid w:val="000415BC"/>
    <w:rsid w:val="0004177F"/>
    <w:rsid w:val="00041F38"/>
    <w:rsid w:val="00042F08"/>
    <w:rsid w:val="000431F7"/>
    <w:rsid w:val="000435EE"/>
    <w:rsid w:val="00043A2C"/>
    <w:rsid w:val="0004434F"/>
    <w:rsid w:val="000465BD"/>
    <w:rsid w:val="00046C06"/>
    <w:rsid w:val="00046EC3"/>
    <w:rsid w:val="00047541"/>
    <w:rsid w:val="000510AF"/>
    <w:rsid w:val="00051954"/>
    <w:rsid w:val="000519D7"/>
    <w:rsid w:val="00052EFA"/>
    <w:rsid w:val="00053784"/>
    <w:rsid w:val="00054071"/>
    <w:rsid w:val="00054842"/>
    <w:rsid w:val="00054DE3"/>
    <w:rsid w:val="00055145"/>
    <w:rsid w:val="000556DE"/>
    <w:rsid w:val="00056AC5"/>
    <w:rsid w:val="00057224"/>
    <w:rsid w:val="0005742C"/>
    <w:rsid w:val="0005783C"/>
    <w:rsid w:val="000578D7"/>
    <w:rsid w:val="00057A74"/>
    <w:rsid w:val="00060263"/>
    <w:rsid w:val="000607CE"/>
    <w:rsid w:val="00060818"/>
    <w:rsid w:val="00060945"/>
    <w:rsid w:val="00060A82"/>
    <w:rsid w:val="00060D40"/>
    <w:rsid w:val="0006334E"/>
    <w:rsid w:val="00063BEE"/>
    <w:rsid w:val="00064796"/>
    <w:rsid w:val="000648A8"/>
    <w:rsid w:val="00064B0A"/>
    <w:rsid w:val="00066335"/>
    <w:rsid w:val="00070A55"/>
    <w:rsid w:val="00071296"/>
    <w:rsid w:val="0007131A"/>
    <w:rsid w:val="00071380"/>
    <w:rsid w:val="00071AEE"/>
    <w:rsid w:val="0007226D"/>
    <w:rsid w:val="00073325"/>
    <w:rsid w:val="00073442"/>
    <w:rsid w:val="000735FF"/>
    <w:rsid w:val="00073662"/>
    <w:rsid w:val="00073676"/>
    <w:rsid w:val="0007390A"/>
    <w:rsid w:val="00073985"/>
    <w:rsid w:val="00073E11"/>
    <w:rsid w:val="000741FB"/>
    <w:rsid w:val="000748C9"/>
    <w:rsid w:val="00074C03"/>
    <w:rsid w:val="00074FD1"/>
    <w:rsid w:val="000752BE"/>
    <w:rsid w:val="000754F3"/>
    <w:rsid w:val="00075708"/>
    <w:rsid w:val="00076680"/>
    <w:rsid w:val="000767F2"/>
    <w:rsid w:val="00077A6F"/>
    <w:rsid w:val="000806C8"/>
    <w:rsid w:val="0008088B"/>
    <w:rsid w:val="000812ED"/>
    <w:rsid w:val="00082803"/>
    <w:rsid w:val="00082A93"/>
    <w:rsid w:val="00083293"/>
    <w:rsid w:val="0008423D"/>
    <w:rsid w:val="000845C8"/>
    <w:rsid w:val="00086F27"/>
    <w:rsid w:val="0008729F"/>
    <w:rsid w:val="00087430"/>
    <w:rsid w:val="000877FA"/>
    <w:rsid w:val="0009029D"/>
    <w:rsid w:val="000907DC"/>
    <w:rsid w:val="0009168C"/>
    <w:rsid w:val="0009410A"/>
    <w:rsid w:val="00094154"/>
    <w:rsid w:val="00094699"/>
    <w:rsid w:val="000946EC"/>
    <w:rsid w:val="00094D8A"/>
    <w:rsid w:val="00094F34"/>
    <w:rsid w:val="00095589"/>
    <w:rsid w:val="00096497"/>
    <w:rsid w:val="00096EA0"/>
    <w:rsid w:val="000A00BB"/>
    <w:rsid w:val="000A09E3"/>
    <w:rsid w:val="000A0DD5"/>
    <w:rsid w:val="000A0FD8"/>
    <w:rsid w:val="000A106F"/>
    <w:rsid w:val="000A1B4A"/>
    <w:rsid w:val="000A1F9F"/>
    <w:rsid w:val="000A2C56"/>
    <w:rsid w:val="000A2D98"/>
    <w:rsid w:val="000A2FC7"/>
    <w:rsid w:val="000A32DE"/>
    <w:rsid w:val="000A3740"/>
    <w:rsid w:val="000A37FC"/>
    <w:rsid w:val="000A3FDB"/>
    <w:rsid w:val="000A44F6"/>
    <w:rsid w:val="000A5EAC"/>
    <w:rsid w:val="000A6AA1"/>
    <w:rsid w:val="000A6E17"/>
    <w:rsid w:val="000A72B7"/>
    <w:rsid w:val="000A72D4"/>
    <w:rsid w:val="000A7769"/>
    <w:rsid w:val="000A7A99"/>
    <w:rsid w:val="000B05B1"/>
    <w:rsid w:val="000B0CF0"/>
    <w:rsid w:val="000B117C"/>
    <w:rsid w:val="000B21D1"/>
    <w:rsid w:val="000B2243"/>
    <w:rsid w:val="000B2F03"/>
    <w:rsid w:val="000B32BE"/>
    <w:rsid w:val="000B37F8"/>
    <w:rsid w:val="000B393E"/>
    <w:rsid w:val="000B3975"/>
    <w:rsid w:val="000B4114"/>
    <w:rsid w:val="000B42EE"/>
    <w:rsid w:val="000B4877"/>
    <w:rsid w:val="000B65BA"/>
    <w:rsid w:val="000B69F5"/>
    <w:rsid w:val="000B6F1A"/>
    <w:rsid w:val="000B76AE"/>
    <w:rsid w:val="000B7914"/>
    <w:rsid w:val="000B7BE5"/>
    <w:rsid w:val="000C1A6E"/>
    <w:rsid w:val="000C1BBC"/>
    <w:rsid w:val="000C27CD"/>
    <w:rsid w:val="000C2E7D"/>
    <w:rsid w:val="000C38B1"/>
    <w:rsid w:val="000C41B5"/>
    <w:rsid w:val="000C5650"/>
    <w:rsid w:val="000C5A78"/>
    <w:rsid w:val="000C6683"/>
    <w:rsid w:val="000D0CFB"/>
    <w:rsid w:val="000D1D89"/>
    <w:rsid w:val="000D2CA8"/>
    <w:rsid w:val="000D343C"/>
    <w:rsid w:val="000D3C96"/>
    <w:rsid w:val="000D3E25"/>
    <w:rsid w:val="000D3F4A"/>
    <w:rsid w:val="000D42D6"/>
    <w:rsid w:val="000D4763"/>
    <w:rsid w:val="000D5164"/>
    <w:rsid w:val="000D5603"/>
    <w:rsid w:val="000D6614"/>
    <w:rsid w:val="000D6648"/>
    <w:rsid w:val="000D6D23"/>
    <w:rsid w:val="000D6E2B"/>
    <w:rsid w:val="000D7FDB"/>
    <w:rsid w:val="000E0E8B"/>
    <w:rsid w:val="000E10FA"/>
    <w:rsid w:val="000E20E1"/>
    <w:rsid w:val="000E310D"/>
    <w:rsid w:val="000E4AAB"/>
    <w:rsid w:val="000E4B0C"/>
    <w:rsid w:val="000E4D90"/>
    <w:rsid w:val="000E5632"/>
    <w:rsid w:val="000E5ED6"/>
    <w:rsid w:val="000E6138"/>
    <w:rsid w:val="000E66CD"/>
    <w:rsid w:val="000E66D7"/>
    <w:rsid w:val="000E73AF"/>
    <w:rsid w:val="000E786F"/>
    <w:rsid w:val="000E7B0A"/>
    <w:rsid w:val="000F01EF"/>
    <w:rsid w:val="000F0ED7"/>
    <w:rsid w:val="000F2214"/>
    <w:rsid w:val="000F2628"/>
    <w:rsid w:val="000F270C"/>
    <w:rsid w:val="000F2FBC"/>
    <w:rsid w:val="000F31A0"/>
    <w:rsid w:val="000F4373"/>
    <w:rsid w:val="000F4613"/>
    <w:rsid w:val="000F4DFA"/>
    <w:rsid w:val="000F701A"/>
    <w:rsid w:val="000F72AE"/>
    <w:rsid w:val="000F7B9F"/>
    <w:rsid w:val="000F7D7B"/>
    <w:rsid w:val="0010083F"/>
    <w:rsid w:val="001010EC"/>
    <w:rsid w:val="00101212"/>
    <w:rsid w:val="00102985"/>
    <w:rsid w:val="00102F4F"/>
    <w:rsid w:val="001035C7"/>
    <w:rsid w:val="00103DA6"/>
    <w:rsid w:val="00103F31"/>
    <w:rsid w:val="00104539"/>
    <w:rsid w:val="0010466A"/>
    <w:rsid w:val="0010514F"/>
    <w:rsid w:val="0010581C"/>
    <w:rsid w:val="00105BF1"/>
    <w:rsid w:val="00106D59"/>
    <w:rsid w:val="001071F4"/>
    <w:rsid w:val="0010762A"/>
    <w:rsid w:val="0011024F"/>
    <w:rsid w:val="001104CE"/>
    <w:rsid w:val="00111144"/>
    <w:rsid w:val="001113A8"/>
    <w:rsid w:val="0011156A"/>
    <w:rsid w:val="00111A16"/>
    <w:rsid w:val="00111D97"/>
    <w:rsid w:val="00111F17"/>
    <w:rsid w:val="0011201F"/>
    <w:rsid w:val="00112466"/>
    <w:rsid w:val="00113B66"/>
    <w:rsid w:val="00113BD8"/>
    <w:rsid w:val="0011401F"/>
    <w:rsid w:val="00114761"/>
    <w:rsid w:val="00114C0C"/>
    <w:rsid w:val="00114FEC"/>
    <w:rsid w:val="00115A66"/>
    <w:rsid w:val="00116D1B"/>
    <w:rsid w:val="001173ED"/>
    <w:rsid w:val="001204AD"/>
    <w:rsid w:val="00121480"/>
    <w:rsid w:val="0012161D"/>
    <w:rsid w:val="00122B2D"/>
    <w:rsid w:val="00122C98"/>
    <w:rsid w:val="00122CF4"/>
    <w:rsid w:val="00122F99"/>
    <w:rsid w:val="001231FA"/>
    <w:rsid w:val="00123A40"/>
    <w:rsid w:val="0012615D"/>
    <w:rsid w:val="00126B29"/>
    <w:rsid w:val="00126DD3"/>
    <w:rsid w:val="00127A09"/>
    <w:rsid w:val="00130228"/>
    <w:rsid w:val="00131418"/>
    <w:rsid w:val="001316A7"/>
    <w:rsid w:val="00132C96"/>
    <w:rsid w:val="001333C2"/>
    <w:rsid w:val="0013352E"/>
    <w:rsid w:val="00133ABF"/>
    <w:rsid w:val="00133CEE"/>
    <w:rsid w:val="00135F8D"/>
    <w:rsid w:val="00136049"/>
    <w:rsid w:val="00136656"/>
    <w:rsid w:val="00136DB5"/>
    <w:rsid w:val="001370D4"/>
    <w:rsid w:val="00137120"/>
    <w:rsid w:val="001377B7"/>
    <w:rsid w:val="00140013"/>
    <w:rsid w:val="00140377"/>
    <w:rsid w:val="00140965"/>
    <w:rsid w:val="00140986"/>
    <w:rsid w:val="00140E3B"/>
    <w:rsid w:val="001417B1"/>
    <w:rsid w:val="001418E8"/>
    <w:rsid w:val="00141B0B"/>
    <w:rsid w:val="00142540"/>
    <w:rsid w:val="00142587"/>
    <w:rsid w:val="001426F2"/>
    <w:rsid w:val="00143C05"/>
    <w:rsid w:val="00143D1E"/>
    <w:rsid w:val="00144EC1"/>
    <w:rsid w:val="00145D58"/>
    <w:rsid w:val="00145D6F"/>
    <w:rsid w:val="0014785F"/>
    <w:rsid w:val="00147C87"/>
    <w:rsid w:val="00150639"/>
    <w:rsid w:val="0015086E"/>
    <w:rsid w:val="00151301"/>
    <w:rsid w:val="00152F68"/>
    <w:rsid w:val="001533CF"/>
    <w:rsid w:val="0015376A"/>
    <w:rsid w:val="00153B5E"/>
    <w:rsid w:val="001542AC"/>
    <w:rsid w:val="001543F0"/>
    <w:rsid w:val="00156664"/>
    <w:rsid w:val="00156B89"/>
    <w:rsid w:val="00156BB6"/>
    <w:rsid w:val="00157FBC"/>
    <w:rsid w:val="00160F0E"/>
    <w:rsid w:val="00162AF1"/>
    <w:rsid w:val="00163D3C"/>
    <w:rsid w:val="00163EB2"/>
    <w:rsid w:val="0016468E"/>
    <w:rsid w:val="00164A30"/>
    <w:rsid w:val="00164E53"/>
    <w:rsid w:val="0016531D"/>
    <w:rsid w:val="0016628E"/>
    <w:rsid w:val="001665C8"/>
    <w:rsid w:val="001667F6"/>
    <w:rsid w:val="00166CDC"/>
    <w:rsid w:val="001672D3"/>
    <w:rsid w:val="00167325"/>
    <w:rsid w:val="00167AF5"/>
    <w:rsid w:val="00167EA7"/>
    <w:rsid w:val="001705DE"/>
    <w:rsid w:val="00171480"/>
    <w:rsid w:val="00171A75"/>
    <w:rsid w:val="00172308"/>
    <w:rsid w:val="001727D4"/>
    <w:rsid w:val="00172C47"/>
    <w:rsid w:val="00172FCC"/>
    <w:rsid w:val="00173025"/>
    <w:rsid w:val="00173965"/>
    <w:rsid w:val="00173E8A"/>
    <w:rsid w:val="00174A92"/>
    <w:rsid w:val="001761C6"/>
    <w:rsid w:val="0017669E"/>
    <w:rsid w:val="00176B3C"/>
    <w:rsid w:val="001773E2"/>
    <w:rsid w:val="00177C84"/>
    <w:rsid w:val="00180483"/>
    <w:rsid w:val="001808D8"/>
    <w:rsid w:val="001810C0"/>
    <w:rsid w:val="001814BC"/>
    <w:rsid w:val="0018158A"/>
    <w:rsid w:val="00181F53"/>
    <w:rsid w:val="001826E2"/>
    <w:rsid w:val="0018407D"/>
    <w:rsid w:val="001850D6"/>
    <w:rsid w:val="00185618"/>
    <w:rsid w:val="001861AC"/>
    <w:rsid w:val="00186554"/>
    <w:rsid w:val="00186635"/>
    <w:rsid w:val="00186713"/>
    <w:rsid w:val="00186DD2"/>
    <w:rsid w:val="00186FEF"/>
    <w:rsid w:val="0018731C"/>
    <w:rsid w:val="00187A00"/>
    <w:rsid w:val="00187E7B"/>
    <w:rsid w:val="00187EB6"/>
    <w:rsid w:val="00190397"/>
    <w:rsid w:val="0019073A"/>
    <w:rsid w:val="00190C77"/>
    <w:rsid w:val="001914A4"/>
    <w:rsid w:val="00191609"/>
    <w:rsid w:val="0019196C"/>
    <w:rsid w:val="001919E1"/>
    <w:rsid w:val="00191B48"/>
    <w:rsid w:val="00191CE2"/>
    <w:rsid w:val="00192146"/>
    <w:rsid w:val="00192DF7"/>
    <w:rsid w:val="001931ED"/>
    <w:rsid w:val="0019353D"/>
    <w:rsid w:val="001945CA"/>
    <w:rsid w:val="00195040"/>
    <w:rsid w:val="00195556"/>
    <w:rsid w:val="001963F0"/>
    <w:rsid w:val="00196ABA"/>
    <w:rsid w:val="00196D8B"/>
    <w:rsid w:val="001A05A8"/>
    <w:rsid w:val="001A296E"/>
    <w:rsid w:val="001A32A2"/>
    <w:rsid w:val="001A34AB"/>
    <w:rsid w:val="001A4705"/>
    <w:rsid w:val="001A50F0"/>
    <w:rsid w:val="001A529F"/>
    <w:rsid w:val="001A52E7"/>
    <w:rsid w:val="001A568D"/>
    <w:rsid w:val="001A5843"/>
    <w:rsid w:val="001A5B41"/>
    <w:rsid w:val="001A6E48"/>
    <w:rsid w:val="001A6F72"/>
    <w:rsid w:val="001A744D"/>
    <w:rsid w:val="001A76CE"/>
    <w:rsid w:val="001A7A56"/>
    <w:rsid w:val="001A7B5F"/>
    <w:rsid w:val="001B0149"/>
    <w:rsid w:val="001B0966"/>
    <w:rsid w:val="001B3142"/>
    <w:rsid w:val="001B32F8"/>
    <w:rsid w:val="001B3B41"/>
    <w:rsid w:val="001B3C7E"/>
    <w:rsid w:val="001B5014"/>
    <w:rsid w:val="001C0260"/>
    <w:rsid w:val="001C0ADB"/>
    <w:rsid w:val="001C1223"/>
    <w:rsid w:val="001C1847"/>
    <w:rsid w:val="001C1D56"/>
    <w:rsid w:val="001C2644"/>
    <w:rsid w:val="001C285E"/>
    <w:rsid w:val="001C30C4"/>
    <w:rsid w:val="001C3E3F"/>
    <w:rsid w:val="001C4023"/>
    <w:rsid w:val="001C54AD"/>
    <w:rsid w:val="001C6694"/>
    <w:rsid w:val="001C6893"/>
    <w:rsid w:val="001C71D0"/>
    <w:rsid w:val="001D0178"/>
    <w:rsid w:val="001D085B"/>
    <w:rsid w:val="001D216C"/>
    <w:rsid w:val="001D312D"/>
    <w:rsid w:val="001D389E"/>
    <w:rsid w:val="001D3DAC"/>
    <w:rsid w:val="001D4E9A"/>
    <w:rsid w:val="001D5019"/>
    <w:rsid w:val="001D6637"/>
    <w:rsid w:val="001D689C"/>
    <w:rsid w:val="001D7BB1"/>
    <w:rsid w:val="001D7C0D"/>
    <w:rsid w:val="001D7EB8"/>
    <w:rsid w:val="001E135D"/>
    <w:rsid w:val="001E2877"/>
    <w:rsid w:val="001E3572"/>
    <w:rsid w:val="001E4BD0"/>
    <w:rsid w:val="001E5DD3"/>
    <w:rsid w:val="001E5F37"/>
    <w:rsid w:val="001E60C7"/>
    <w:rsid w:val="001E66B3"/>
    <w:rsid w:val="001E693E"/>
    <w:rsid w:val="001E6E62"/>
    <w:rsid w:val="001E7A72"/>
    <w:rsid w:val="001E7B9A"/>
    <w:rsid w:val="001E7C78"/>
    <w:rsid w:val="001F1C87"/>
    <w:rsid w:val="001F2040"/>
    <w:rsid w:val="001F369D"/>
    <w:rsid w:val="001F4327"/>
    <w:rsid w:val="001F4F30"/>
    <w:rsid w:val="001F536C"/>
    <w:rsid w:val="001F5844"/>
    <w:rsid w:val="001F6B4A"/>
    <w:rsid w:val="001F77E7"/>
    <w:rsid w:val="00201390"/>
    <w:rsid w:val="00201C93"/>
    <w:rsid w:val="0020208D"/>
    <w:rsid w:val="002030CE"/>
    <w:rsid w:val="0020371C"/>
    <w:rsid w:val="00203C5D"/>
    <w:rsid w:val="002045C5"/>
    <w:rsid w:val="002046B7"/>
    <w:rsid w:val="00204790"/>
    <w:rsid w:val="00206553"/>
    <w:rsid w:val="00206889"/>
    <w:rsid w:val="0020775C"/>
    <w:rsid w:val="0020787E"/>
    <w:rsid w:val="00211764"/>
    <w:rsid w:val="00211FE8"/>
    <w:rsid w:val="00212800"/>
    <w:rsid w:val="00212C4D"/>
    <w:rsid w:val="00212E34"/>
    <w:rsid w:val="00213716"/>
    <w:rsid w:val="00213B94"/>
    <w:rsid w:val="00213D5C"/>
    <w:rsid w:val="00213E7E"/>
    <w:rsid w:val="002149F2"/>
    <w:rsid w:val="002161B3"/>
    <w:rsid w:val="00216509"/>
    <w:rsid w:val="0021697C"/>
    <w:rsid w:val="0022032C"/>
    <w:rsid w:val="00220710"/>
    <w:rsid w:val="002215D5"/>
    <w:rsid w:val="00222104"/>
    <w:rsid w:val="00222DCD"/>
    <w:rsid w:val="00223B48"/>
    <w:rsid w:val="00224078"/>
    <w:rsid w:val="00224155"/>
    <w:rsid w:val="00224760"/>
    <w:rsid w:val="002253B0"/>
    <w:rsid w:val="002267EA"/>
    <w:rsid w:val="002276E6"/>
    <w:rsid w:val="002277B5"/>
    <w:rsid w:val="00227816"/>
    <w:rsid w:val="002307CD"/>
    <w:rsid w:val="00231B29"/>
    <w:rsid w:val="00232214"/>
    <w:rsid w:val="00232957"/>
    <w:rsid w:val="00232ED0"/>
    <w:rsid w:val="00233975"/>
    <w:rsid w:val="00234232"/>
    <w:rsid w:val="0023468E"/>
    <w:rsid w:val="00234AC6"/>
    <w:rsid w:val="00234F47"/>
    <w:rsid w:val="0023595D"/>
    <w:rsid w:val="00235FD1"/>
    <w:rsid w:val="002365AD"/>
    <w:rsid w:val="00236751"/>
    <w:rsid w:val="002369AA"/>
    <w:rsid w:val="002371CE"/>
    <w:rsid w:val="0023796F"/>
    <w:rsid w:val="0024031E"/>
    <w:rsid w:val="00240390"/>
    <w:rsid w:val="00240C9C"/>
    <w:rsid w:val="00241127"/>
    <w:rsid w:val="0024127E"/>
    <w:rsid w:val="00242B9B"/>
    <w:rsid w:val="00242C26"/>
    <w:rsid w:val="00243349"/>
    <w:rsid w:val="002441C2"/>
    <w:rsid w:val="00245289"/>
    <w:rsid w:val="00245537"/>
    <w:rsid w:val="00245DC6"/>
    <w:rsid w:val="0024773E"/>
    <w:rsid w:val="0024781A"/>
    <w:rsid w:val="0025090F"/>
    <w:rsid w:val="00250941"/>
    <w:rsid w:val="00250BCF"/>
    <w:rsid w:val="002516FB"/>
    <w:rsid w:val="00251A5B"/>
    <w:rsid w:val="00251BC2"/>
    <w:rsid w:val="00251D12"/>
    <w:rsid w:val="00251D1D"/>
    <w:rsid w:val="00251D24"/>
    <w:rsid w:val="00252822"/>
    <w:rsid w:val="002534CB"/>
    <w:rsid w:val="00253D86"/>
    <w:rsid w:val="00254044"/>
    <w:rsid w:val="002543E2"/>
    <w:rsid w:val="002549A4"/>
    <w:rsid w:val="002555C5"/>
    <w:rsid w:val="00255887"/>
    <w:rsid w:val="00255B27"/>
    <w:rsid w:val="002566C9"/>
    <w:rsid w:val="00257050"/>
    <w:rsid w:val="002605F1"/>
    <w:rsid w:val="00260C91"/>
    <w:rsid w:val="00260DA8"/>
    <w:rsid w:val="00260FBA"/>
    <w:rsid w:val="002613A0"/>
    <w:rsid w:val="002614A6"/>
    <w:rsid w:val="002616FA"/>
    <w:rsid w:val="002625E8"/>
    <w:rsid w:val="0026321F"/>
    <w:rsid w:val="0026364A"/>
    <w:rsid w:val="00264199"/>
    <w:rsid w:val="0026429E"/>
    <w:rsid w:val="002669D0"/>
    <w:rsid w:val="0026700B"/>
    <w:rsid w:val="00267C61"/>
    <w:rsid w:val="00267FE4"/>
    <w:rsid w:val="002706C2"/>
    <w:rsid w:val="0027083F"/>
    <w:rsid w:val="00270CD4"/>
    <w:rsid w:val="00270ED5"/>
    <w:rsid w:val="00270F5F"/>
    <w:rsid w:val="00271194"/>
    <w:rsid w:val="002712E6"/>
    <w:rsid w:val="00271C23"/>
    <w:rsid w:val="00271CC3"/>
    <w:rsid w:val="00271F39"/>
    <w:rsid w:val="00271FFF"/>
    <w:rsid w:val="00272117"/>
    <w:rsid w:val="0027316C"/>
    <w:rsid w:val="0027415F"/>
    <w:rsid w:val="002748CA"/>
    <w:rsid w:val="00275B14"/>
    <w:rsid w:val="00275FE9"/>
    <w:rsid w:val="00276387"/>
    <w:rsid w:val="00276F7C"/>
    <w:rsid w:val="00276FE2"/>
    <w:rsid w:val="002802CD"/>
    <w:rsid w:val="0028061C"/>
    <w:rsid w:val="00280F4E"/>
    <w:rsid w:val="002811E6"/>
    <w:rsid w:val="00281EE6"/>
    <w:rsid w:val="00281F97"/>
    <w:rsid w:val="00282030"/>
    <w:rsid w:val="00282C2D"/>
    <w:rsid w:val="00282D37"/>
    <w:rsid w:val="00282DCC"/>
    <w:rsid w:val="002832FF"/>
    <w:rsid w:val="0028389B"/>
    <w:rsid w:val="002838A7"/>
    <w:rsid w:val="002845C5"/>
    <w:rsid w:val="00284CED"/>
    <w:rsid w:val="00285941"/>
    <w:rsid w:val="00286C0E"/>
    <w:rsid w:val="00287251"/>
    <w:rsid w:val="00287FB6"/>
    <w:rsid w:val="0029097C"/>
    <w:rsid w:val="002910D2"/>
    <w:rsid w:val="00291540"/>
    <w:rsid w:val="00291E84"/>
    <w:rsid w:val="00292121"/>
    <w:rsid w:val="00292D37"/>
    <w:rsid w:val="00292DDB"/>
    <w:rsid w:val="002933D2"/>
    <w:rsid w:val="002933E8"/>
    <w:rsid w:val="0029348D"/>
    <w:rsid w:val="002954D1"/>
    <w:rsid w:val="00295867"/>
    <w:rsid w:val="00296506"/>
    <w:rsid w:val="002967C7"/>
    <w:rsid w:val="00296EB2"/>
    <w:rsid w:val="002A025A"/>
    <w:rsid w:val="002A037B"/>
    <w:rsid w:val="002A0C2E"/>
    <w:rsid w:val="002A1904"/>
    <w:rsid w:val="002A1DE4"/>
    <w:rsid w:val="002A2209"/>
    <w:rsid w:val="002A25B6"/>
    <w:rsid w:val="002A3355"/>
    <w:rsid w:val="002A4DB6"/>
    <w:rsid w:val="002A4E7A"/>
    <w:rsid w:val="002A4F64"/>
    <w:rsid w:val="002A5549"/>
    <w:rsid w:val="002A5A00"/>
    <w:rsid w:val="002A5B9C"/>
    <w:rsid w:val="002A6323"/>
    <w:rsid w:val="002A6C7B"/>
    <w:rsid w:val="002A6FA6"/>
    <w:rsid w:val="002A7B90"/>
    <w:rsid w:val="002B02D7"/>
    <w:rsid w:val="002B04AC"/>
    <w:rsid w:val="002B099C"/>
    <w:rsid w:val="002B1656"/>
    <w:rsid w:val="002B1DE1"/>
    <w:rsid w:val="002B1F44"/>
    <w:rsid w:val="002B264E"/>
    <w:rsid w:val="002B29B5"/>
    <w:rsid w:val="002B2E91"/>
    <w:rsid w:val="002B3A7E"/>
    <w:rsid w:val="002B4137"/>
    <w:rsid w:val="002C07F5"/>
    <w:rsid w:val="002C0B53"/>
    <w:rsid w:val="002C0BF2"/>
    <w:rsid w:val="002C1502"/>
    <w:rsid w:val="002C169C"/>
    <w:rsid w:val="002C1D20"/>
    <w:rsid w:val="002C31A8"/>
    <w:rsid w:val="002C3575"/>
    <w:rsid w:val="002C372C"/>
    <w:rsid w:val="002C43C9"/>
    <w:rsid w:val="002C469E"/>
    <w:rsid w:val="002C47E9"/>
    <w:rsid w:val="002C4A11"/>
    <w:rsid w:val="002C4D2E"/>
    <w:rsid w:val="002C6DB4"/>
    <w:rsid w:val="002C7B23"/>
    <w:rsid w:val="002C7DA9"/>
    <w:rsid w:val="002D0635"/>
    <w:rsid w:val="002D0E9C"/>
    <w:rsid w:val="002D1818"/>
    <w:rsid w:val="002D214D"/>
    <w:rsid w:val="002D2A0E"/>
    <w:rsid w:val="002D32D0"/>
    <w:rsid w:val="002D35E2"/>
    <w:rsid w:val="002D4141"/>
    <w:rsid w:val="002D4C16"/>
    <w:rsid w:val="002D4C6E"/>
    <w:rsid w:val="002D4DDE"/>
    <w:rsid w:val="002D4E05"/>
    <w:rsid w:val="002D5D97"/>
    <w:rsid w:val="002D73D2"/>
    <w:rsid w:val="002D7728"/>
    <w:rsid w:val="002D7B1D"/>
    <w:rsid w:val="002D7FC2"/>
    <w:rsid w:val="002E0043"/>
    <w:rsid w:val="002E0ECF"/>
    <w:rsid w:val="002E22A3"/>
    <w:rsid w:val="002E24BA"/>
    <w:rsid w:val="002E323F"/>
    <w:rsid w:val="002E4282"/>
    <w:rsid w:val="002E46D4"/>
    <w:rsid w:val="002E4B01"/>
    <w:rsid w:val="002E5115"/>
    <w:rsid w:val="002E54D6"/>
    <w:rsid w:val="002E64F8"/>
    <w:rsid w:val="002E652A"/>
    <w:rsid w:val="002E7C53"/>
    <w:rsid w:val="002F0175"/>
    <w:rsid w:val="002F11BA"/>
    <w:rsid w:val="002F45D4"/>
    <w:rsid w:val="002F5774"/>
    <w:rsid w:val="002F5CB3"/>
    <w:rsid w:val="002F6A05"/>
    <w:rsid w:val="002F7139"/>
    <w:rsid w:val="00301419"/>
    <w:rsid w:val="00301AD3"/>
    <w:rsid w:val="00302570"/>
    <w:rsid w:val="00302FC1"/>
    <w:rsid w:val="00304071"/>
    <w:rsid w:val="003046AA"/>
    <w:rsid w:val="00304B4A"/>
    <w:rsid w:val="00304CA8"/>
    <w:rsid w:val="00305B4C"/>
    <w:rsid w:val="00305FD8"/>
    <w:rsid w:val="003066E9"/>
    <w:rsid w:val="00310831"/>
    <w:rsid w:val="00311196"/>
    <w:rsid w:val="0031182C"/>
    <w:rsid w:val="00311A11"/>
    <w:rsid w:val="0031226F"/>
    <w:rsid w:val="00312428"/>
    <w:rsid w:val="00313818"/>
    <w:rsid w:val="00313DD9"/>
    <w:rsid w:val="003145EA"/>
    <w:rsid w:val="0031489F"/>
    <w:rsid w:val="003153AD"/>
    <w:rsid w:val="003157DA"/>
    <w:rsid w:val="00315B9A"/>
    <w:rsid w:val="003166F6"/>
    <w:rsid w:val="003173F2"/>
    <w:rsid w:val="003179C5"/>
    <w:rsid w:val="00317C94"/>
    <w:rsid w:val="003202D7"/>
    <w:rsid w:val="003205EF"/>
    <w:rsid w:val="00320873"/>
    <w:rsid w:val="00321938"/>
    <w:rsid w:val="00322151"/>
    <w:rsid w:val="00322727"/>
    <w:rsid w:val="00323554"/>
    <w:rsid w:val="00323B17"/>
    <w:rsid w:val="00323F9F"/>
    <w:rsid w:val="0032431E"/>
    <w:rsid w:val="00324687"/>
    <w:rsid w:val="00324DA2"/>
    <w:rsid w:val="003250F5"/>
    <w:rsid w:val="003251F1"/>
    <w:rsid w:val="003256BB"/>
    <w:rsid w:val="003260CC"/>
    <w:rsid w:val="00326393"/>
    <w:rsid w:val="00327619"/>
    <w:rsid w:val="0033082A"/>
    <w:rsid w:val="00330E7B"/>
    <w:rsid w:val="00331469"/>
    <w:rsid w:val="003319B8"/>
    <w:rsid w:val="00331FC8"/>
    <w:rsid w:val="00331FF9"/>
    <w:rsid w:val="00332BD4"/>
    <w:rsid w:val="00332D8F"/>
    <w:rsid w:val="003342E6"/>
    <w:rsid w:val="003358E9"/>
    <w:rsid w:val="00335D37"/>
    <w:rsid w:val="00335DEF"/>
    <w:rsid w:val="00335FFE"/>
    <w:rsid w:val="00336824"/>
    <w:rsid w:val="00337EFD"/>
    <w:rsid w:val="0034144A"/>
    <w:rsid w:val="00341ADC"/>
    <w:rsid w:val="00341FC6"/>
    <w:rsid w:val="00342899"/>
    <w:rsid w:val="00343A8B"/>
    <w:rsid w:val="003445F7"/>
    <w:rsid w:val="00344D6C"/>
    <w:rsid w:val="00345B83"/>
    <w:rsid w:val="00345FC5"/>
    <w:rsid w:val="00346612"/>
    <w:rsid w:val="00346DE5"/>
    <w:rsid w:val="00346F26"/>
    <w:rsid w:val="0035027B"/>
    <w:rsid w:val="00350D71"/>
    <w:rsid w:val="00351B78"/>
    <w:rsid w:val="003521DB"/>
    <w:rsid w:val="003535F9"/>
    <w:rsid w:val="003536DC"/>
    <w:rsid w:val="00353D9A"/>
    <w:rsid w:val="003549CB"/>
    <w:rsid w:val="003571BE"/>
    <w:rsid w:val="003574D5"/>
    <w:rsid w:val="00357F13"/>
    <w:rsid w:val="003603F3"/>
    <w:rsid w:val="00360718"/>
    <w:rsid w:val="003618F9"/>
    <w:rsid w:val="00362D26"/>
    <w:rsid w:val="00363F26"/>
    <w:rsid w:val="003654EE"/>
    <w:rsid w:val="00365E3F"/>
    <w:rsid w:val="0036612D"/>
    <w:rsid w:val="0036621E"/>
    <w:rsid w:val="0036658D"/>
    <w:rsid w:val="003665B1"/>
    <w:rsid w:val="00367014"/>
    <w:rsid w:val="003679EC"/>
    <w:rsid w:val="00371513"/>
    <w:rsid w:val="00372876"/>
    <w:rsid w:val="00372B46"/>
    <w:rsid w:val="00373857"/>
    <w:rsid w:val="00374577"/>
    <w:rsid w:val="0037576D"/>
    <w:rsid w:val="00376863"/>
    <w:rsid w:val="00376909"/>
    <w:rsid w:val="00377F6F"/>
    <w:rsid w:val="0038058C"/>
    <w:rsid w:val="003809C1"/>
    <w:rsid w:val="00380D9B"/>
    <w:rsid w:val="003821F6"/>
    <w:rsid w:val="003823F2"/>
    <w:rsid w:val="0038244C"/>
    <w:rsid w:val="00383379"/>
    <w:rsid w:val="00384A81"/>
    <w:rsid w:val="00384B29"/>
    <w:rsid w:val="00384BA8"/>
    <w:rsid w:val="003874C4"/>
    <w:rsid w:val="00387FAA"/>
    <w:rsid w:val="00390BCD"/>
    <w:rsid w:val="003920C7"/>
    <w:rsid w:val="003926CD"/>
    <w:rsid w:val="003933A8"/>
    <w:rsid w:val="00395995"/>
    <w:rsid w:val="00395FC5"/>
    <w:rsid w:val="003962B4"/>
    <w:rsid w:val="00396872"/>
    <w:rsid w:val="00396940"/>
    <w:rsid w:val="003971AC"/>
    <w:rsid w:val="00397C36"/>
    <w:rsid w:val="00397EAB"/>
    <w:rsid w:val="003A17A7"/>
    <w:rsid w:val="003A1A6A"/>
    <w:rsid w:val="003A1EB3"/>
    <w:rsid w:val="003A2DAE"/>
    <w:rsid w:val="003A2FE8"/>
    <w:rsid w:val="003A36ED"/>
    <w:rsid w:val="003A38A2"/>
    <w:rsid w:val="003A3976"/>
    <w:rsid w:val="003A4717"/>
    <w:rsid w:val="003A620A"/>
    <w:rsid w:val="003A6B76"/>
    <w:rsid w:val="003A7D7B"/>
    <w:rsid w:val="003B178E"/>
    <w:rsid w:val="003B179D"/>
    <w:rsid w:val="003B199B"/>
    <w:rsid w:val="003B1A90"/>
    <w:rsid w:val="003B2761"/>
    <w:rsid w:val="003B2F48"/>
    <w:rsid w:val="003B5008"/>
    <w:rsid w:val="003B5224"/>
    <w:rsid w:val="003B5D85"/>
    <w:rsid w:val="003B5ED5"/>
    <w:rsid w:val="003B5EF6"/>
    <w:rsid w:val="003B6D97"/>
    <w:rsid w:val="003B789B"/>
    <w:rsid w:val="003B7915"/>
    <w:rsid w:val="003C046E"/>
    <w:rsid w:val="003C1942"/>
    <w:rsid w:val="003C2CD7"/>
    <w:rsid w:val="003C30A3"/>
    <w:rsid w:val="003C30F5"/>
    <w:rsid w:val="003C34DA"/>
    <w:rsid w:val="003C35A5"/>
    <w:rsid w:val="003C4430"/>
    <w:rsid w:val="003C45A4"/>
    <w:rsid w:val="003C507B"/>
    <w:rsid w:val="003C529C"/>
    <w:rsid w:val="003C5C04"/>
    <w:rsid w:val="003C648B"/>
    <w:rsid w:val="003C6510"/>
    <w:rsid w:val="003C66E2"/>
    <w:rsid w:val="003D0502"/>
    <w:rsid w:val="003D0805"/>
    <w:rsid w:val="003D2373"/>
    <w:rsid w:val="003D24A4"/>
    <w:rsid w:val="003D2D94"/>
    <w:rsid w:val="003D44AC"/>
    <w:rsid w:val="003D4BB4"/>
    <w:rsid w:val="003D5939"/>
    <w:rsid w:val="003D686D"/>
    <w:rsid w:val="003D70D8"/>
    <w:rsid w:val="003D7BE6"/>
    <w:rsid w:val="003D7BEF"/>
    <w:rsid w:val="003D7FC9"/>
    <w:rsid w:val="003E3948"/>
    <w:rsid w:val="003E45E2"/>
    <w:rsid w:val="003E5DF6"/>
    <w:rsid w:val="003E66E9"/>
    <w:rsid w:val="003F09D2"/>
    <w:rsid w:val="003F0E78"/>
    <w:rsid w:val="003F0F59"/>
    <w:rsid w:val="003F22EA"/>
    <w:rsid w:val="003F25DF"/>
    <w:rsid w:val="003F2A8A"/>
    <w:rsid w:val="003F2FBE"/>
    <w:rsid w:val="003F32A7"/>
    <w:rsid w:val="003F335E"/>
    <w:rsid w:val="003F63CB"/>
    <w:rsid w:val="003F6BF6"/>
    <w:rsid w:val="003F71C9"/>
    <w:rsid w:val="003F7372"/>
    <w:rsid w:val="003F7414"/>
    <w:rsid w:val="003F74AC"/>
    <w:rsid w:val="003F76E7"/>
    <w:rsid w:val="00400099"/>
    <w:rsid w:val="004008D5"/>
    <w:rsid w:val="00400B11"/>
    <w:rsid w:val="004010FA"/>
    <w:rsid w:val="00401929"/>
    <w:rsid w:val="00402C67"/>
    <w:rsid w:val="0040479D"/>
    <w:rsid w:val="00404CF5"/>
    <w:rsid w:val="00406858"/>
    <w:rsid w:val="00406C73"/>
    <w:rsid w:val="00407285"/>
    <w:rsid w:val="00407637"/>
    <w:rsid w:val="00410C2A"/>
    <w:rsid w:val="00410D17"/>
    <w:rsid w:val="004134CC"/>
    <w:rsid w:val="004134D1"/>
    <w:rsid w:val="004141AA"/>
    <w:rsid w:val="00414C83"/>
    <w:rsid w:val="0041539E"/>
    <w:rsid w:val="00415B1E"/>
    <w:rsid w:val="0041632D"/>
    <w:rsid w:val="0041671E"/>
    <w:rsid w:val="00416C54"/>
    <w:rsid w:val="00417057"/>
    <w:rsid w:val="0041798B"/>
    <w:rsid w:val="00417C45"/>
    <w:rsid w:val="00417D1A"/>
    <w:rsid w:val="0042118B"/>
    <w:rsid w:val="00421866"/>
    <w:rsid w:val="00421B67"/>
    <w:rsid w:val="00422745"/>
    <w:rsid w:val="00422D88"/>
    <w:rsid w:val="00422D8E"/>
    <w:rsid w:val="0042321A"/>
    <w:rsid w:val="0042369C"/>
    <w:rsid w:val="00424A61"/>
    <w:rsid w:val="00424E59"/>
    <w:rsid w:val="00425476"/>
    <w:rsid w:val="00426B7F"/>
    <w:rsid w:val="00426C38"/>
    <w:rsid w:val="00426EE5"/>
    <w:rsid w:val="00426F2C"/>
    <w:rsid w:val="004274B6"/>
    <w:rsid w:val="00430284"/>
    <w:rsid w:val="004303F9"/>
    <w:rsid w:val="00431EB1"/>
    <w:rsid w:val="00431F2A"/>
    <w:rsid w:val="00432190"/>
    <w:rsid w:val="00432B44"/>
    <w:rsid w:val="00432F70"/>
    <w:rsid w:val="00433799"/>
    <w:rsid w:val="004341BA"/>
    <w:rsid w:val="00434EE2"/>
    <w:rsid w:val="004354CB"/>
    <w:rsid w:val="004359CC"/>
    <w:rsid w:val="00436371"/>
    <w:rsid w:val="004365F0"/>
    <w:rsid w:val="00436D15"/>
    <w:rsid w:val="00440312"/>
    <w:rsid w:val="00440453"/>
    <w:rsid w:val="00440C0C"/>
    <w:rsid w:val="00440D71"/>
    <w:rsid w:val="004410AD"/>
    <w:rsid w:val="004412E4"/>
    <w:rsid w:val="00441F7E"/>
    <w:rsid w:val="004426FE"/>
    <w:rsid w:val="00443B9A"/>
    <w:rsid w:val="00443EBD"/>
    <w:rsid w:val="00443F99"/>
    <w:rsid w:val="004448AF"/>
    <w:rsid w:val="00445BC3"/>
    <w:rsid w:val="00445C30"/>
    <w:rsid w:val="004463F9"/>
    <w:rsid w:val="00446798"/>
    <w:rsid w:val="00446B9F"/>
    <w:rsid w:val="00447614"/>
    <w:rsid w:val="00450618"/>
    <w:rsid w:val="00450ED4"/>
    <w:rsid w:val="00451883"/>
    <w:rsid w:val="00451B77"/>
    <w:rsid w:val="00451F64"/>
    <w:rsid w:val="00452198"/>
    <w:rsid w:val="0045388C"/>
    <w:rsid w:val="004543FE"/>
    <w:rsid w:val="00454C53"/>
    <w:rsid w:val="004550C3"/>
    <w:rsid w:val="00455226"/>
    <w:rsid w:val="00455768"/>
    <w:rsid w:val="0045589F"/>
    <w:rsid w:val="004562D8"/>
    <w:rsid w:val="00456BF1"/>
    <w:rsid w:val="004572E2"/>
    <w:rsid w:val="004575C6"/>
    <w:rsid w:val="0045774E"/>
    <w:rsid w:val="00457C66"/>
    <w:rsid w:val="00460116"/>
    <w:rsid w:val="0046078E"/>
    <w:rsid w:val="00460B10"/>
    <w:rsid w:val="00461B5E"/>
    <w:rsid w:val="00462785"/>
    <w:rsid w:val="00462993"/>
    <w:rsid w:val="00463CF5"/>
    <w:rsid w:val="00464B37"/>
    <w:rsid w:val="00464D2D"/>
    <w:rsid w:val="00466C16"/>
    <w:rsid w:val="00466C45"/>
    <w:rsid w:val="004700C3"/>
    <w:rsid w:val="004711E0"/>
    <w:rsid w:val="004718FD"/>
    <w:rsid w:val="0047248E"/>
    <w:rsid w:val="004726A6"/>
    <w:rsid w:val="00472700"/>
    <w:rsid w:val="00472F59"/>
    <w:rsid w:val="00475453"/>
    <w:rsid w:val="00476993"/>
    <w:rsid w:val="004776C6"/>
    <w:rsid w:val="00477B8B"/>
    <w:rsid w:val="00477B9B"/>
    <w:rsid w:val="00477BCF"/>
    <w:rsid w:val="00480A27"/>
    <w:rsid w:val="00480ABB"/>
    <w:rsid w:val="00480C8F"/>
    <w:rsid w:val="004811F3"/>
    <w:rsid w:val="0048126A"/>
    <w:rsid w:val="0048140A"/>
    <w:rsid w:val="00481586"/>
    <w:rsid w:val="00481BB4"/>
    <w:rsid w:val="00482B66"/>
    <w:rsid w:val="00482DEE"/>
    <w:rsid w:val="00483256"/>
    <w:rsid w:val="004836C2"/>
    <w:rsid w:val="0048376C"/>
    <w:rsid w:val="00483B7F"/>
    <w:rsid w:val="00484410"/>
    <w:rsid w:val="00485817"/>
    <w:rsid w:val="004860E2"/>
    <w:rsid w:val="004867EB"/>
    <w:rsid w:val="00486A9E"/>
    <w:rsid w:val="004878A0"/>
    <w:rsid w:val="00487B67"/>
    <w:rsid w:val="00487B7D"/>
    <w:rsid w:val="00490085"/>
    <w:rsid w:val="0049015C"/>
    <w:rsid w:val="004909C5"/>
    <w:rsid w:val="00491589"/>
    <w:rsid w:val="00492F53"/>
    <w:rsid w:val="004934C9"/>
    <w:rsid w:val="00493A48"/>
    <w:rsid w:val="00494739"/>
    <w:rsid w:val="00494A01"/>
    <w:rsid w:val="00494B12"/>
    <w:rsid w:val="004951E5"/>
    <w:rsid w:val="0049551B"/>
    <w:rsid w:val="0049562A"/>
    <w:rsid w:val="00496545"/>
    <w:rsid w:val="0049655D"/>
    <w:rsid w:val="0049712A"/>
    <w:rsid w:val="004979AB"/>
    <w:rsid w:val="004A0C27"/>
    <w:rsid w:val="004A1301"/>
    <w:rsid w:val="004A24E8"/>
    <w:rsid w:val="004A2638"/>
    <w:rsid w:val="004A27B7"/>
    <w:rsid w:val="004A3FC9"/>
    <w:rsid w:val="004A443F"/>
    <w:rsid w:val="004A4B24"/>
    <w:rsid w:val="004A4F84"/>
    <w:rsid w:val="004A515F"/>
    <w:rsid w:val="004A57CC"/>
    <w:rsid w:val="004A57D2"/>
    <w:rsid w:val="004A5820"/>
    <w:rsid w:val="004A5957"/>
    <w:rsid w:val="004A5FDF"/>
    <w:rsid w:val="004A63AC"/>
    <w:rsid w:val="004A6799"/>
    <w:rsid w:val="004A6950"/>
    <w:rsid w:val="004A6C66"/>
    <w:rsid w:val="004A6D19"/>
    <w:rsid w:val="004A7CD5"/>
    <w:rsid w:val="004B073B"/>
    <w:rsid w:val="004B0D36"/>
    <w:rsid w:val="004B2CC5"/>
    <w:rsid w:val="004B31D3"/>
    <w:rsid w:val="004B3C6D"/>
    <w:rsid w:val="004B3EF6"/>
    <w:rsid w:val="004B4100"/>
    <w:rsid w:val="004B44C5"/>
    <w:rsid w:val="004B4E50"/>
    <w:rsid w:val="004B5506"/>
    <w:rsid w:val="004B59C9"/>
    <w:rsid w:val="004B5D8E"/>
    <w:rsid w:val="004B6927"/>
    <w:rsid w:val="004B79C3"/>
    <w:rsid w:val="004C0C14"/>
    <w:rsid w:val="004C11E9"/>
    <w:rsid w:val="004C1397"/>
    <w:rsid w:val="004C16A1"/>
    <w:rsid w:val="004C23F0"/>
    <w:rsid w:val="004C2B7A"/>
    <w:rsid w:val="004C2F49"/>
    <w:rsid w:val="004C315B"/>
    <w:rsid w:val="004C3C10"/>
    <w:rsid w:val="004C3EAD"/>
    <w:rsid w:val="004C4216"/>
    <w:rsid w:val="004C4774"/>
    <w:rsid w:val="004C5026"/>
    <w:rsid w:val="004C5282"/>
    <w:rsid w:val="004C6D3E"/>
    <w:rsid w:val="004C6E86"/>
    <w:rsid w:val="004C7062"/>
    <w:rsid w:val="004C765F"/>
    <w:rsid w:val="004C7A1C"/>
    <w:rsid w:val="004C7D41"/>
    <w:rsid w:val="004D0055"/>
    <w:rsid w:val="004D032C"/>
    <w:rsid w:val="004D0753"/>
    <w:rsid w:val="004D0AA4"/>
    <w:rsid w:val="004D0B1A"/>
    <w:rsid w:val="004D0FE7"/>
    <w:rsid w:val="004D1247"/>
    <w:rsid w:val="004D1285"/>
    <w:rsid w:val="004D14D7"/>
    <w:rsid w:val="004D242B"/>
    <w:rsid w:val="004D345A"/>
    <w:rsid w:val="004D3A61"/>
    <w:rsid w:val="004D406C"/>
    <w:rsid w:val="004D4399"/>
    <w:rsid w:val="004D543F"/>
    <w:rsid w:val="004D5779"/>
    <w:rsid w:val="004D5929"/>
    <w:rsid w:val="004D5D14"/>
    <w:rsid w:val="004D6368"/>
    <w:rsid w:val="004D6531"/>
    <w:rsid w:val="004D65F5"/>
    <w:rsid w:val="004D66A1"/>
    <w:rsid w:val="004D6E3C"/>
    <w:rsid w:val="004D7208"/>
    <w:rsid w:val="004E07B7"/>
    <w:rsid w:val="004E0DC1"/>
    <w:rsid w:val="004E130F"/>
    <w:rsid w:val="004E1BA7"/>
    <w:rsid w:val="004E2301"/>
    <w:rsid w:val="004E26C8"/>
    <w:rsid w:val="004E2CE4"/>
    <w:rsid w:val="004E2EEA"/>
    <w:rsid w:val="004E417A"/>
    <w:rsid w:val="004E439A"/>
    <w:rsid w:val="004E4B9E"/>
    <w:rsid w:val="004E4D1D"/>
    <w:rsid w:val="004E5A5F"/>
    <w:rsid w:val="004E67C2"/>
    <w:rsid w:val="004F04C7"/>
    <w:rsid w:val="004F16EA"/>
    <w:rsid w:val="004F19E5"/>
    <w:rsid w:val="004F1D1B"/>
    <w:rsid w:val="004F2BE9"/>
    <w:rsid w:val="004F2DB4"/>
    <w:rsid w:val="004F31F4"/>
    <w:rsid w:val="004F36AE"/>
    <w:rsid w:val="004F3F1F"/>
    <w:rsid w:val="004F4596"/>
    <w:rsid w:val="004F4A10"/>
    <w:rsid w:val="004F66D2"/>
    <w:rsid w:val="004F6EFB"/>
    <w:rsid w:val="004F7289"/>
    <w:rsid w:val="004F7A3C"/>
    <w:rsid w:val="005009A9"/>
    <w:rsid w:val="00500D3E"/>
    <w:rsid w:val="00501510"/>
    <w:rsid w:val="00501ACE"/>
    <w:rsid w:val="005024BA"/>
    <w:rsid w:val="00503153"/>
    <w:rsid w:val="00503549"/>
    <w:rsid w:val="0050408D"/>
    <w:rsid w:val="005047E4"/>
    <w:rsid w:val="005056E9"/>
    <w:rsid w:val="00505A12"/>
    <w:rsid w:val="00507988"/>
    <w:rsid w:val="005101C8"/>
    <w:rsid w:val="00510366"/>
    <w:rsid w:val="00510CC0"/>
    <w:rsid w:val="005118DB"/>
    <w:rsid w:val="00511A63"/>
    <w:rsid w:val="00511DBC"/>
    <w:rsid w:val="00511E0B"/>
    <w:rsid w:val="00512352"/>
    <w:rsid w:val="00512477"/>
    <w:rsid w:val="00512636"/>
    <w:rsid w:val="00512724"/>
    <w:rsid w:val="0051272B"/>
    <w:rsid w:val="00512EFA"/>
    <w:rsid w:val="005138CA"/>
    <w:rsid w:val="005139D5"/>
    <w:rsid w:val="00513D58"/>
    <w:rsid w:val="0051479E"/>
    <w:rsid w:val="00514A96"/>
    <w:rsid w:val="00515361"/>
    <w:rsid w:val="00515CAF"/>
    <w:rsid w:val="00515ED6"/>
    <w:rsid w:val="00516EF5"/>
    <w:rsid w:val="0051735E"/>
    <w:rsid w:val="005178FA"/>
    <w:rsid w:val="005200F1"/>
    <w:rsid w:val="00520121"/>
    <w:rsid w:val="005203A3"/>
    <w:rsid w:val="005207B1"/>
    <w:rsid w:val="00521894"/>
    <w:rsid w:val="00521ABB"/>
    <w:rsid w:val="00521B5E"/>
    <w:rsid w:val="005235DF"/>
    <w:rsid w:val="00524689"/>
    <w:rsid w:val="0052482E"/>
    <w:rsid w:val="00527CF8"/>
    <w:rsid w:val="005301D8"/>
    <w:rsid w:val="00530C13"/>
    <w:rsid w:val="00531287"/>
    <w:rsid w:val="005319CD"/>
    <w:rsid w:val="00531B72"/>
    <w:rsid w:val="00531E11"/>
    <w:rsid w:val="0053265E"/>
    <w:rsid w:val="00532D95"/>
    <w:rsid w:val="00532DB9"/>
    <w:rsid w:val="00533C1B"/>
    <w:rsid w:val="00535055"/>
    <w:rsid w:val="005351C2"/>
    <w:rsid w:val="005352FC"/>
    <w:rsid w:val="00536137"/>
    <w:rsid w:val="00536421"/>
    <w:rsid w:val="00536675"/>
    <w:rsid w:val="00536941"/>
    <w:rsid w:val="0053704A"/>
    <w:rsid w:val="00537336"/>
    <w:rsid w:val="005378C2"/>
    <w:rsid w:val="00540A72"/>
    <w:rsid w:val="0054122F"/>
    <w:rsid w:val="00541300"/>
    <w:rsid w:val="00541A6E"/>
    <w:rsid w:val="00541C9A"/>
    <w:rsid w:val="00541E66"/>
    <w:rsid w:val="005424E0"/>
    <w:rsid w:val="00542721"/>
    <w:rsid w:val="00542790"/>
    <w:rsid w:val="005429C1"/>
    <w:rsid w:val="00542C86"/>
    <w:rsid w:val="00543056"/>
    <w:rsid w:val="0054409E"/>
    <w:rsid w:val="00545620"/>
    <w:rsid w:val="00545E76"/>
    <w:rsid w:val="00545E9F"/>
    <w:rsid w:val="00546223"/>
    <w:rsid w:val="005471A3"/>
    <w:rsid w:val="0054724E"/>
    <w:rsid w:val="005472AF"/>
    <w:rsid w:val="0054793A"/>
    <w:rsid w:val="005507D4"/>
    <w:rsid w:val="0055117B"/>
    <w:rsid w:val="0055135A"/>
    <w:rsid w:val="00551928"/>
    <w:rsid w:val="005525D2"/>
    <w:rsid w:val="00553B97"/>
    <w:rsid w:val="0055591B"/>
    <w:rsid w:val="0055591D"/>
    <w:rsid w:val="00555E6D"/>
    <w:rsid w:val="0055625C"/>
    <w:rsid w:val="00556EF0"/>
    <w:rsid w:val="00560AAF"/>
    <w:rsid w:val="00560FA5"/>
    <w:rsid w:val="0056120E"/>
    <w:rsid w:val="00561235"/>
    <w:rsid w:val="00563128"/>
    <w:rsid w:val="005632FC"/>
    <w:rsid w:val="005641C0"/>
    <w:rsid w:val="005644C3"/>
    <w:rsid w:val="00566802"/>
    <w:rsid w:val="00566DBE"/>
    <w:rsid w:val="0056715C"/>
    <w:rsid w:val="0056731D"/>
    <w:rsid w:val="00567BF2"/>
    <w:rsid w:val="00567DB6"/>
    <w:rsid w:val="00570CE7"/>
    <w:rsid w:val="00571EE8"/>
    <w:rsid w:val="00571FC9"/>
    <w:rsid w:val="00572908"/>
    <w:rsid w:val="00572CF8"/>
    <w:rsid w:val="00572E96"/>
    <w:rsid w:val="00573AFB"/>
    <w:rsid w:val="00574404"/>
    <w:rsid w:val="005746FE"/>
    <w:rsid w:val="005754CB"/>
    <w:rsid w:val="00575844"/>
    <w:rsid w:val="005761F9"/>
    <w:rsid w:val="0057627E"/>
    <w:rsid w:val="00576F21"/>
    <w:rsid w:val="00576F33"/>
    <w:rsid w:val="00577491"/>
    <w:rsid w:val="005775AA"/>
    <w:rsid w:val="005809DC"/>
    <w:rsid w:val="00580BFC"/>
    <w:rsid w:val="00581915"/>
    <w:rsid w:val="00581EFF"/>
    <w:rsid w:val="0058235A"/>
    <w:rsid w:val="00582B05"/>
    <w:rsid w:val="00582BD5"/>
    <w:rsid w:val="005833C7"/>
    <w:rsid w:val="005836D8"/>
    <w:rsid w:val="00584171"/>
    <w:rsid w:val="00584685"/>
    <w:rsid w:val="0058504F"/>
    <w:rsid w:val="0058638A"/>
    <w:rsid w:val="00586834"/>
    <w:rsid w:val="00586DC7"/>
    <w:rsid w:val="0058744A"/>
    <w:rsid w:val="005875E1"/>
    <w:rsid w:val="005879E1"/>
    <w:rsid w:val="00587D14"/>
    <w:rsid w:val="005905AF"/>
    <w:rsid w:val="005908A2"/>
    <w:rsid w:val="00590B63"/>
    <w:rsid w:val="00591507"/>
    <w:rsid w:val="00591980"/>
    <w:rsid w:val="00592BD1"/>
    <w:rsid w:val="00592C7C"/>
    <w:rsid w:val="00594003"/>
    <w:rsid w:val="00594600"/>
    <w:rsid w:val="00595206"/>
    <w:rsid w:val="00595BDE"/>
    <w:rsid w:val="00595E1C"/>
    <w:rsid w:val="0059649F"/>
    <w:rsid w:val="0059672D"/>
    <w:rsid w:val="005975EC"/>
    <w:rsid w:val="005A0FD1"/>
    <w:rsid w:val="005A1A82"/>
    <w:rsid w:val="005A2325"/>
    <w:rsid w:val="005A2474"/>
    <w:rsid w:val="005A2B2B"/>
    <w:rsid w:val="005A2B8C"/>
    <w:rsid w:val="005A3333"/>
    <w:rsid w:val="005A3D3B"/>
    <w:rsid w:val="005A3DE6"/>
    <w:rsid w:val="005A41FE"/>
    <w:rsid w:val="005A4363"/>
    <w:rsid w:val="005A46BA"/>
    <w:rsid w:val="005A5D81"/>
    <w:rsid w:val="005A5EB7"/>
    <w:rsid w:val="005A6274"/>
    <w:rsid w:val="005A6E78"/>
    <w:rsid w:val="005A6FF7"/>
    <w:rsid w:val="005A71A9"/>
    <w:rsid w:val="005A7767"/>
    <w:rsid w:val="005A7C26"/>
    <w:rsid w:val="005B0B35"/>
    <w:rsid w:val="005B139F"/>
    <w:rsid w:val="005B18A4"/>
    <w:rsid w:val="005B20E1"/>
    <w:rsid w:val="005B21E8"/>
    <w:rsid w:val="005B2BAC"/>
    <w:rsid w:val="005B2C37"/>
    <w:rsid w:val="005B2C5E"/>
    <w:rsid w:val="005B31DB"/>
    <w:rsid w:val="005B3934"/>
    <w:rsid w:val="005B3A9E"/>
    <w:rsid w:val="005B3CC0"/>
    <w:rsid w:val="005B3D1B"/>
    <w:rsid w:val="005B467B"/>
    <w:rsid w:val="005B607B"/>
    <w:rsid w:val="005B6771"/>
    <w:rsid w:val="005B6E1D"/>
    <w:rsid w:val="005B7A26"/>
    <w:rsid w:val="005B7D60"/>
    <w:rsid w:val="005B7D6B"/>
    <w:rsid w:val="005C04A4"/>
    <w:rsid w:val="005C0F6E"/>
    <w:rsid w:val="005C1508"/>
    <w:rsid w:val="005C187D"/>
    <w:rsid w:val="005C1DEE"/>
    <w:rsid w:val="005C1E0F"/>
    <w:rsid w:val="005C2563"/>
    <w:rsid w:val="005C2B10"/>
    <w:rsid w:val="005C32C5"/>
    <w:rsid w:val="005C3381"/>
    <w:rsid w:val="005C435D"/>
    <w:rsid w:val="005C4539"/>
    <w:rsid w:val="005C45FC"/>
    <w:rsid w:val="005C4B16"/>
    <w:rsid w:val="005C4B25"/>
    <w:rsid w:val="005C4FAC"/>
    <w:rsid w:val="005C565A"/>
    <w:rsid w:val="005C585B"/>
    <w:rsid w:val="005C5F0C"/>
    <w:rsid w:val="005C5FC0"/>
    <w:rsid w:val="005C62FC"/>
    <w:rsid w:val="005C6AB2"/>
    <w:rsid w:val="005C6E9F"/>
    <w:rsid w:val="005C6F1D"/>
    <w:rsid w:val="005C6FA2"/>
    <w:rsid w:val="005D0006"/>
    <w:rsid w:val="005D0AA0"/>
    <w:rsid w:val="005D0AF9"/>
    <w:rsid w:val="005D12AB"/>
    <w:rsid w:val="005D17E7"/>
    <w:rsid w:val="005D18F2"/>
    <w:rsid w:val="005D19CD"/>
    <w:rsid w:val="005D1D6C"/>
    <w:rsid w:val="005D257F"/>
    <w:rsid w:val="005D2B9E"/>
    <w:rsid w:val="005D2DFC"/>
    <w:rsid w:val="005D2FF9"/>
    <w:rsid w:val="005D3AB4"/>
    <w:rsid w:val="005D3B04"/>
    <w:rsid w:val="005D474C"/>
    <w:rsid w:val="005D48F0"/>
    <w:rsid w:val="005D4B9F"/>
    <w:rsid w:val="005D6CCD"/>
    <w:rsid w:val="005D76AF"/>
    <w:rsid w:val="005D77F2"/>
    <w:rsid w:val="005E056A"/>
    <w:rsid w:val="005E0B82"/>
    <w:rsid w:val="005E0D43"/>
    <w:rsid w:val="005E1CE1"/>
    <w:rsid w:val="005E2232"/>
    <w:rsid w:val="005E342F"/>
    <w:rsid w:val="005E3F80"/>
    <w:rsid w:val="005E4311"/>
    <w:rsid w:val="005E4423"/>
    <w:rsid w:val="005E6499"/>
    <w:rsid w:val="005E70E8"/>
    <w:rsid w:val="005E7A54"/>
    <w:rsid w:val="005F0294"/>
    <w:rsid w:val="005F0875"/>
    <w:rsid w:val="005F1E86"/>
    <w:rsid w:val="005F207A"/>
    <w:rsid w:val="005F230D"/>
    <w:rsid w:val="005F3A42"/>
    <w:rsid w:val="005F4F90"/>
    <w:rsid w:val="005F5153"/>
    <w:rsid w:val="005F5C44"/>
    <w:rsid w:val="005F60AF"/>
    <w:rsid w:val="005F699B"/>
    <w:rsid w:val="005F69C3"/>
    <w:rsid w:val="005F7A0A"/>
    <w:rsid w:val="0060021B"/>
    <w:rsid w:val="006007CC"/>
    <w:rsid w:val="0060154D"/>
    <w:rsid w:val="00601E86"/>
    <w:rsid w:val="00602A37"/>
    <w:rsid w:val="00603907"/>
    <w:rsid w:val="00603CBA"/>
    <w:rsid w:val="006046E2"/>
    <w:rsid w:val="00604CF2"/>
    <w:rsid w:val="00604F87"/>
    <w:rsid w:val="006056A8"/>
    <w:rsid w:val="00605767"/>
    <w:rsid w:val="00605BB8"/>
    <w:rsid w:val="0060610C"/>
    <w:rsid w:val="006061F8"/>
    <w:rsid w:val="006064A5"/>
    <w:rsid w:val="0060695E"/>
    <w:rsid w:val="0060708B"/>
    <w:rsid w:val="00610949"/>
    <w:rsid w:val="00610F41"/>
    <w:rsid w:val="006117B7"/>
    <w:rsid w:val="0061243C"/>
    <w:rsid w:val="00613141"/>
    <w:rsid w:val="006135EC"/>
    <w:rsid w:val="0061389B"/>
    <w:rsid w:val="0061458F"/>
    <w:rsid w:val="00614913"/>
    <w:rsid w:val="0061579D"/>
    <w:rsid w:val="00616468"/>
    <w:rsid w:val="0061720D"/>
    <w:rsid w:val="00617637"/>
    <w:rsid w:val="006203A6"/>
    <w:rsid w:val="006207D4"/>
    <w:rsid w:val="006209E2"/>
    <w:rsid w:val="00620EE4"/>
    <w:rsid w:val="006217C8"/>
    <w:rsid w:val="006217CD"/>
    <w:rsid w:val="00621B9F"/>
    <w:rsid w:val="00621BFE"/>
    <w:rsid w:val="006226F3"/>
    <w:rsid w:val="006231FA"/>
    <w:rsid w:val="00623790"/>
    <w:rsid w:val="00623A22"/>
    <w:rsid w:val="00623D0D"/>
    <w:rsid w:val="006254E2"/>
    <w:rsid w:val="0062562C"/>
    <w:rsid w:val="00625C20"/>
    <w:rsid w:val="0062605E"/>
    <w:rsid w:val="00626FDE"/>
    <w:rsid w:val="00630761"/>
    <w:rsid w:val="00630E73"/>
    <w:rsid w:val="00631031"/>
    <w:rsid w:val="0063125E"/>
    <w:rsid w:val="00631A95"/>
    <w:rsid w:val="00631B6C"/>
    <w:rsid w:val="00632360"/>
    <w:rsid w:val="00632D8B"/>
    <w:rsid w:val="00633065"/>
    <w:rsid w:val="0063322E"/>
    <w:rsid w:val="0063345A"/>
    <w:rsid w:val="00633AF8"/>
    <w:rsid w:val="0063420E"/>
    <w:rsid w:val="00634604"/>
    <w:rsid w:val="00634792"/>
    <w:rsid w:val="00634AFE"/>
    <w:rsid w:val="006356E3"/>
    <w:rsid w:val="0063571F"/>
    <w:rsid w:val="00635C79"/>
    <w:rsid w:val="00635D44"/>
    <w:rsid w:val="00636775"/>
    <w:rsid w:val="006373C4"/>
    <w:rsid w:val="00637B68"/>
    <w:rsid w:val="00637C0F"/>
    <w:rsid w:val="00640002"/>
    <w:rsid w:val="00640279"/>
    <w:rsid w:val="00640D82"/>
    <w:rsid w:val="00640E65"/>
    <w:rsid w:val="0064101D"/>
    <w:rsid w:val="006410FE"/>
    <w:rsid w:val="0064139F"/>
    <w:rsid w:val="00642F9B"/>
    <w:rsid w:val="006430DD"/>
    <w:rsid w:val="00643245"/>
    <w:rsid w:val="006435D3"/>
    <w:rsid w:val="00643D82"/>
    <w:rsid w:val="006454A4"/>
    <w:rsid w:val="00646104"/>
    <w:rsid w:val="00646394"/>
    <w:rsid w:val="0064675A"/>
    <w:rsid w:val="00646E9C"/>
    <w:rsid w:val="00647EFB"/>
    <w:rsid w:val="0065047D"/>
    <w:rsid w:val="00650DC2"/>
    <w:rsid w:val="00651F95"/>
    <w:rsid w:val="0065280D"/>
    <w:rsid w:val="006528A3"/>
    <w:rsid w:val="006534A1"/>
    <w:rsid w:val="00653B95"/>
    <w:rsid w:val="006546A1"/>
    <w:rsid w:val="0065498E"/>
    <w:rsid w:val="006553EB"/>
    <w:rsid w:val="0065611A"/>
    <w:rsid w:val="00656D0D"/>
    <w:rsid w:val="00657CAD"/>
    <w:rsid w:val="006606B5"/>
    <w:rsid w:val="006606CE"/>
    <w:rsid w:val="006616EC"/>
    <w:rsid w:val="00662237"/>
    <w:rsid w:val="006627B1"/>
    <w:rsid w:val="00662BB1"/>
    <w:rsid w:val="00662D1D"/>
    <w:rsid w:val="00663021"/>
    <w:rsid w:val="0066322F"/>
    <w:rsid w:val="00663C26"/>
    <w:rsid w:val="006645D7"/>
    <w:rsid w:val="00664D6A"/>
    <w:rsid w:val="00664E1D"/>
    <w:rsid w:val="0066693A"/>
    <w:rsid w:val="00666D92"/>
    <w:rsid w:val="00667BEB"/>
    <w:rsid w:val="00670E61"/>
    <w:rsid w:val="006716D7"/>
    <w:rsid w:val="00671FF0"/>
    <w:rsid w:val="006726F6"/>
    <w:rsid w:val="00673090"/>
    <w:rsid w:val="00673305"/>
    <w:rsid w:val="00673971"/>
    <w:rsid w:val="00673DA8"/>
    <w:rsid w:val="0067417D"/>
    <w:rsid w:val="0067456B"/>
    <w:rsid w:val="00674A3A"/>
    <w:rsid w:val="00674E36"/>
    <w:rsid w:val="00676283"/>
    <w:rsid w:val="00676DFA"/>
    <w:rsid w:val="0067713D"/>
    <w:rsid w:val="00677246"/>
    <w:rsid w:val="00677E2C"/>
    <w:rsid w:val="006807F5"/>
    <w:rsid w:val="006810CF"/>
    <w:rsid w:val="006812F6"/>
    <w:rsid w:val="0068159B"/>
    <w:rsid w:val="0068186E"/>
    <w:rsid w:val="00682544"/>
    <w:rsid w:val="006832AA"/>
    <w:rsid w:val="00683F69"/>
    <w:rsid w:val="006847DC"/>
    <w:rsid w:val="00684D2F"/>
    <w:rsid w:val="00685707"/>
    <w:rsid w:val="00685D7B"/>
    <w:rsid w:val="00686083"/>
    <w:rsid w:val="00687F92"/>
    <w:rsid w:val="00690CA9"/>
    <w:rsid w:val="00691848"/>
    <w:rsid w:val="006919A3"/>
    <w:rsid w:val="0069240B"/>
    <w:rsid w:val="006924AF"/>
    <w:rsid w:val="0069341C"/>
    <w:rsid w:val="0069354B"/>
    <w:rsid w:val="006939BC"/>
    <w:rsid w:val="00693F7E"/>
    <w:rsid w:val="00694124"/>
    <w:rsid w:val="006943D6"/>
    <w:rsid w:val="0069516D"/>
    <w:rsid w:val="00695E6F"/>
    <w:rsid w:val="00696E58"/>
    <w:rsid w:val="00697BDE"/>
    <w:rsid w:val="00697DCE"/>
    <w:rsid w:val="006A09BC"/>
    <w:rsid w:val="006A0BA9"/>
    <w:rsid w:val="006A1422"/>
    <w:rsid w:val="006A1579"/>
    <w:rsid w:val="006A20A0"/>
    <w:rsid w:val="006A2ED8"/>
    <w:rsid w:val="006A4539"/>
    <w:rsid w:val="006A4933"/>
    <w:rsid w:val="006A4CD3"/>
    <w:rsid w:val="006A4D91"/>
    <w:rsid w:val="006A595B"/>
    <w:rsid w:val="006A599F"/>
    <w:rsid w:val="006A5D13"/>
    <w:rsid w:val="006A65CD"/>
    <w:rsid w:val="006A776C"/>
    <w:rsid w:val="006A7777"/>
    <w:rsid w:val="006B09D6"/>
    <w:rsid w:val="006B0A26"/>
    <w:rsid w:val="006B0FEE"/>
    <w:rsid w:val="006B19F8"/>
    <w:rsid w:val="006B26A2"/>
    <w:rsid w:val="006B2964"/>
    <w:rsid w:val="006B2BF4"/>
    <w:rsid w:val="006B3ABD"/>
    <w:rsid w:val="006B49F2"/>
    <w:rsid w:val="006B4AE4"/>
    <w:rsid w:val="006B4C8E"/>
    <w:rsid w:val="006B5B08"/>
    <w:rsid w:val="006B5BF0"/>
    <w:rsid w:val="006B605B"/>
    <w:rsid w:val="006B6B54"/>
    <w:rsid w:val="006B6C2C"/>
    <w:rsid w:val="006B6D70"/>
    <w:rsid w:val="006B7C86"/>
    <w:rsid w:val="006B7DC1"/>
    <w:rsid w:val="006C1C82"/>
    <w:rsid w:val="006C1EBA"/>
    <w:rsid w:val="006C2296"/>
    <w:rsid w:val="006C24C7"/>
    <w:rsid w:val="006C261B"/>
    <w:rsid w:val="006C2CCD"/>
    <w:rsid w:val="006C34DD"/>
    <w:rsid w:val="006C39B4"/>
    <w:rsid w:val="006C4026"/>
    <w:rsid w:val="006C40A6"/>
    <w:rsid w:val="006C410E"/>
    <w:rsid w:val="006C55C5"/>
    <w:rsid w:val="006C5DD8"/>
    <w:rsid w:val="006C6091"/>
    <w:rsid w:val="006C6AE6"/>
    <w:rsid w:val="006C6C9A"/>
    <w:rsid w:val="006C6EA3"/>
    <w:rsid w:val="006C7504"/>
    <w:rsid w:val="006C7BBB"/>
    <w:rsid w:val="006D13F0"/>
    <w:rsid w:val="006D14AF"/>
    <w:rsid w:val="006D1C66"/>
    <w:rsid w:val="006D200E"/>
    <w:rsid w:val="006D26D8"/>
    <w:rsid w:val="006D4642"/>
    <w:rsid w:val="006D620B"/>
    <w:rsid w:val="006D641C"/>
    <w:rsid w:val="006D6DD9"/>
    <w:rsid w:val="006D73C2"/>
    <w:rsid w:val="006D79E6"/>
    <w:rsid w:val="006D7FB1"/>
    <w:rsid w:val="006E0219"/>
    <w:rsid w:val="006E06A3"/>
    <w:rsid w:val="006E0891"/>
    <w:rsid w:val="006E110C"/>
    <w:rsid w:val="006E264A"/>
    <w:rsid w:val="006E3789"/>
    <w:rsid w:val="006E46B4"/>
    <w:rsid w:val="006E5BD9"/>
    <w:rsid w:val="006E5D73"/>
    <w:rsid w:val="006E6206"/>
    <w:rsid w:val="006E6E87"/>
    <w:rsid w:val="006E7477"/>
    <w:rsid w:val="006E7FEB"/>
    <w:rsid w:val="006F09A0"/>
    <w:rsid w:val="006F09D1"/>
    <w:rsid w:val="006F0FBE"/>
    <w:rsid w:val="006F161F"/>
    <w:rsid w:val="006F1D3B"/>
    <w:rsid w:val="006F208E"/>
    <w:rsid w:val="006F21EB"/>
    <w:rsid w:val="006F2A46"/>
    <w:rsid w:val="006F2B07"/>
    <w:rsid w:val="006F2F39"/>
    <w:rsid w:val="006F3DB4"/>
    <w:rsid w:val="006F4F17"/>
    <w:rsid w:val="006F514E"/>
    <w:rsid w:val="006F53D2"/>
    <w:rsid w:val="006F592B"/>
    <w:rsid w:val="006F6396"/>
    <w:rsid w:val="006F64F7"/>
    <w:rsid w:val="006F6D8C"/>
    <w:rsid w:val="006F7B9D"/>
    <w:rsid w:val="006F7C46"/>
    <w:rsid w:val="007001E1"/>
    <w:rsid w:val="0070043C"/>
    <w:rsid w:val="00700B2C"/>
    <w:rsid w:val="00700CD7"/>
    <w:rsid w:val="00702317"/>
    <w:rsid w:val="0070265B"/>
    <w:rsid w:val="007028B5"/>
    <w:rsid w:val="007030C4"/>
    <w:rsid w:val="007030FE"/>
    <w:rsid w:val="00704581"/>
    <w:rsid w:val="00706EC7"/>
    <w:rsid w:val="0070790D"/>
    <w:rsid w:val="00707A04"/>
    <w:rsid w:val="007107B0"/>
    <w:rsid w:val="00710D78"/>
    <w:rsid w:val="007110E6"/>
    <w:rsid w:val="007114D5"/>
    <w:rsid w:val="00711C8A"/>
    <w:rsid w:val="007126BF"/>
    <w:rsid w:val="00712B46"/>
    <w:rsid w:val="00713BEC"/>
    <w:rsid w:val="0071432C"/>
    <w:rsid w:val="00716B9F"/>
    <w:rsid w:val="007174E8"/>
    <w:rsid w:val="00720054"/>
    <w:rsid w:val="00720E97"/>
    <w:rsid w:val="00721477"/>
    <w:rsid w:val="0072224F"/>
    <w:rsid w:val="0072257F"/>
    <w:rsid w:val="007230C8"/>
    <w:rsid w:val="00724594"/>
    <w:rsid w:val="00724E14"/>
    <w:rsid w:val="00725324"/>
    <w:rsid w:val="00725541"/>
    <w:rsid w:val="00725EC0"/>
    <w:rsid w:val="00726842"/>
    <w:rsid w:val="00726B51"/>
    <w:rsid w:val="00726F9D"/>
    <w:rsid w:val="00727447"/>
    <w:rsid w:val="00727ACF"/>
    <w:rsid w:val="00730EE1"/>
    <w:rsid w:val="0073125F"/>
    <w:rsid w:val="00732368"/>
    <w:rsid w:val="00733D6B"/>
    <w:rsid w:val="007342BC"/>
    <w:rsid w:val="007345D0"/>
    <w:rsid w:val="00734882"/>
    <w:rsid w:val="00734EA9"/>
    <w:rsid w:val="00735AA7"/>
    <w:rsid w:val="00740426"/>
    <w:rsid w:val="00740C27"/>
    <w:rsid w:val="00740CDF"/>
    <w:rsid w:val="0074168D"/>
    <w:rsid w:val="007418FC"/>
    <w:rsid w:val="00741B06"/>
    <w:rsid w:val="00742E32"/>
    <w:rsid w:val="00743C77"/>
    <w:rsid w:val="00743EB6"/>
    <w:rsid w:val="00744DB2"/>
    <w:rsid w:val="00745C45"/>
    <w:rsid w:val="00745FC5"/>
    <w:rsid w:val="0074757C"/>
    <w:rsid w:val="00747672"/>
    <w:rsid w:val="007532DD"/>
    <w:rsid w:val="00753B42"/>
    <w:rsid w:val="00753F14"/>
    <w:rsid w:val="007549E8"/>
    <w:rsid w:val="00754EDF"/>
    <w:rsid w:val="00755549"/>
    <w:rsid w:val="0075618B"/>
    <w:rsid w:val="00756BB7"/>
    <w:rsid w:val="007576B1"/>
    <w:rsid w:val="00757DBE"/>
    <w:rsid w:val="00760555"/>
    <w:rsid w:val="007619E1"/>
    <w:rsid w:val="00762977"/>
    <w:rsid w:val="00763CA9"/>
    <w:rsid w:val="00764017"/>
    <w:rsid w:val="00764E9C"/>
    <w:rsid w:val="00764EAB"/>
    <w:rsid w:val="00765168"/>
    <w:rsid w:val="007652AB"/>
    <w:rsid w:val="00765522"/>
    <w:rsid w:val="0076690D"/>
    <w:rsid w:val="007669AD"/>
    <w:rsid w:val="00767D41"/>
    <w:rsid w:val="00767F57"/>
    <w:rsid w:val="007706FA"/>
    <w:rsid w:val="00770709"/>
    <w:rsid w:val="00770C09"/>
    <w:rsid w:val="007720BE"/>
    <w:rsid w:val="00772129"/>
    <w:rsid w:val="0077275D"/>
    <w:rsid w:val="00772A91"/>
    <w:rsid w:val="007739F8"/>
    <w:rsid w:val="00774271"/>
    <w:rsid w:val="00775AE6"/>
    <w:rsid w:val="00776BA6"/>
    <w:rsid w:val="00776C10"/>
    <w:rsid w:val="00776DFE"/>
    <w:rsid w:val="00780547"/>
    <w:rsid w:val="00781600"/>
    <w:rsid w:val="00782C97"/>
    <w:rsid w:val="0078417E"/>
    <w:rsid w:val="0078419F"/>
    <w:rsid w:val="00784509"/>
    <w:rsid w:val="00784552"/>
    <w:rsid w:val="00784554"/>
    <w:rsid w:val="00785208"/>
    <w:rsid w:val="00785509"/>
    <w:rsid w:val="00785979"/>
    <w:rsid w:val="00785EB0"/>
    <w:rsid w:val="007879F3"/>
    <w:rsid w:val="00787B96"/>
    <w:rsid w:val="00787CD6"/>
    <w:rsid w:val="0079000F"/>
    <w:rsid w:val="007901E5"/>
    <w:rsid w:val="00791268"/>
    <w:rsid w:val="00791493"/>
    <w:rsid w:val="0079165D"/>
    <w:rsid w:val="00791F01"/>
    <w:rsid w:val="0079278F"/>
    <w:rsid w:val="007929F3"/>
    <w:rsid w:val="0079325C"/>
    <w:rsid w:val="007944A8"/>
    <w:rsid w:val="007944EF"/>
    <w:rsid w:val="00794D00"/>
    <w:rsid w:val="00794E1B"/>
    <w:rsid w:val="00795DC7"/>
    <w:rsid w:val="007966A6"/>
    <w:rsid w:val="00797190"/>
    <w:rsid w:val="007A09FA"/>
    <w:rsid w:val="007A1339"/>
    <w:rsid w:val="007A1720"/>
    <w:rsid w:val="007A1EC7"/>
    <w:rsid w:val="007A2BA7"/>
    <w:rsid w:val="007A3C7C"/>
    <w:rsid w:val="007A4198"/>
    <w:rsid w:val="007A4413"/>
    <w:rsid w:val="007A4BF0"/>
    <w:rsid w:val="007A52BE"/>
    <w:rsid w:val="007A6A2F"/>
    <w:rsid w:val="007A737C"/>
    <w:rsid w:val="007A7416"/>
    <w:rsid w:val="007A759D"/>
    <w:rsid w:val="007A7BB0"/>
    <w:rsid w:val="007B152A"/>
    <w:rsid w:val="007B1B85"/>
    <w:rsid w:val="007B3AD9"/>
    <w:rsid w:val="007B5702"/>
    <w:rsid w:val="007B603D"/>
    <w:rsid w:val="007B6E4C"/>
    <w:rsid w:val="007B7AF1"/>
    <w:rsid w:val="007C0E44"/>
    <w:rsid w:val="007C155F"/>
    <w:rsid w:val="007C2509"/>
    <w:rsid w:val="007C26E2"/>
    <w:rsid w:val="007C2D4A"/>
    <w:rsid w:val="007C3F78"/>
    <w:rsid w:val="007C4E62"/>
    <w:rsid w:val="007C4FA4"/>
    <w:rsid w:val="007C601D"/>
    <w:rsid w:val="007C6133"/>
    <w:rsid w:val="007C6203"/>
    <w:rsid w:val="007C6F48"/>
    <w:rsid w:val="007C759E"/>
    <w:rsid w:val="007C7615"/>
    <w:rsid w:val="007D045F"/>
    <w:rsid w:val="007D135D"/>
    <w:rsid w:val="007D1E10"/>
    <w:rsid w:val="007D3018"/>
    <w:rsid w:val="007D32DD"/>
    <w:rsid w:val="007D4B68"/>
    <w:rsid w:val="007D5326"/>
    <w:rsid w:val="007D61ED"/>
    <w:rsid w:val="007D671D"/>
    <w:rsid w:val="007D7911"/>
    <w:rsid w:val="007D794F"/>
    <w:rsid w:val="007D7D0A"/>
    <w:rsid w:val="007E0284"/>
    <w:rsid w:val="007E0583"/>
    <w:rsid w:val="007E07A7"/>
    <w:rsid w:val="007E0CA0"/>
    <w:rsid w:val="007E1373"/>
    <w:rsid w:val="007E17E9"/>
    <w:rsid w:val="007E1FD4"/>
    <w:rsid w:val="007E2136"/>
    <w:rsid w:val="007E2A60"/>
    <w:rsid w:val="007E2D94"/>
    <w:rsid w:val="007E2E8D"/>
    <w:rsid w:val="007E3941"/>
    <w:rsid w:val="007E4B1C"/>
    <w:rsid w:val="007E51D5"/>
    <w:rsid w:val="007E51F2"/>
    <w:rsid w:val="007E6CEB"/>
    <w:rsid w:val="007E708D"/>
    <w:rsid w:val="007F030A"/>
    <w:rsid w:val="007F0467"/>
    <w:rsid w:val="007F06B1"/>
    <w:rsid w:val="007F0C08"/>
    <w:rsid w:val="007F1CFC"/>
    <w:rsid w:val="007F1E0F"/>
    <w:rsid w:val="007F1F56"/>
    <w:rsid w:val="007F1F94"/>
    <w:rsid w:val="007F26DA"/>
    <w:rsid w:val="007F2B7B"/>
    <w:rsid w:val="007F3163"/>
    <w:rsid w:val="007F32C5"/>
    <w:rsid w:val="007F3648"/>
    <w:rsid w:val="007F402D"/>
    <w:rsid w:val="007F599D"/>
    <w:rsid w:val="007F5C19"/>
    <w:rsid w:val="007F677C"/>
    <w:rsid w:val="008004E9"/>
    <w:rsid w:val="00800691"/>
    <w:rsid w:val="00800DD0"/>
    <w:rsid w:val="008016C3"/>
    <w:rsid w:val="00801815"/>
    <w:rsid w:val="00802000"/>
    <w:rsid w:val="00802190"/>
    <w:rsid w:val="00802C94"/>
    <w:rsid w:val="008035D1"/>
    <w:rsid w:val="00803DC6"/>
    <w:rsid w:val="0080605C"/>
    <w:rsid w:val="008063AD"/>
    <w:rsid w:val="00806C1F"/>
    <w:rsid w:val="008070F9"/>
    <w:rsid w:val="008077EA"/>
    <w:rsid w:val="008105BC"/>
    <w:rsid w:val="0081064F"/>
    <w:rsid w:val="00811B45"/>
    <w:rsid w:val="0081266A"/>
    <w:rsid w:val="00812BD4"/>
    <w:rsid w:val="00813694"/>
    <w:rsid w:val="008139A7"/>
    <w:rsid w:val="0081402E"/>
    <w:rsid w:val="0081418B"/>
    <w:rsid w:val="00814E7F"/>
    <w:rsid w:val="00815364"/>
    <w:rsid w:val="00816A74"/>
    <w:rsid w:val="00816AC7"/>
    <w:rsid w:val="0081764B"/>
    <w:rsid w:val="00817BE8"/>
    <w:rsid w:val="00817C44"/>
    <w:rsid w:val="00817E6B"/>
    <w:rsid w:val="008200E6"/>
    <w:rsid w:val="008202D8"/>
    <w:rsid w:val="0082059F"/>
    <w:rsid w:val="00820F2B"/>
    <w:rsid w:val="0082123D"/>
    <w:rsid w:val="00821AFA"/>
    <w:rsid w:val="008225F2"/>
    <w:rsid w:val="00822A24"/>
    <w:rsid w:val="00823C44"/>
    <w:rsid w:val="008242C1"/>
    <w:rsid w:val="00825AFE"/>
    <w:rsid w:val="00826136"/>
    <w:rsid w:val="00826E33"/>
    <w:rsid w:val="00827227"/>
    <w:rsid w:val="00827FEA"/>
    <w:rsid w:val="00830375"/>
    <w:rsid w:val="00830C0A"/>
    <w:rsid w:val="00831148"/>
    <w:rsid w:val="00831681"/>
    <w:rsid w:val="00832F07"/>
    <w:rsid w:val="0083309C"/>
    <w:rsid w:val="008335C4"/>
    <w:rsid w:val="0083388B"/>
    <w:rsid w:val="00833C73"/>
    <w:rsid w:val="00833CDA"/>
    <w:rsid w:val="00833EC7"/>
    <w:rsid w:val="00834309"/>
    <w:rsid w:val="00834EBC"/>
    <w:rsid w:val="00836F2B"/>
    <w:rsid w:val="00836F38"/>
    <w:rsid w:val="00837B26"/>
    <w:rsid w:val="008403F5"/>
    <w:rsid w:val="0084243E"/>
    <w:rsid w:val="008443B5"/>
    <w:rsid w:val="00845503"/>
    <w:rsid w:val="00846267"/>
    <w:rsid w:val="0084635A"/>
    <w:rsid w:val="0084670B"/>
    <w:rsid w:val="00846BA2"/>
    <w:rsid w:val="00846C61"/>
    <w:rsid w:val="008471EF"/>
    <w:rsid w:val="0084732F"/>
    <w:rsid w:val="00847421"/>
    <w:rsid w:val="00850E46"/>
    <w:rsid w:val="008510B1"/>
    <w:rsid w:val="00851E1E"/>
    <w:rsid w:val="00851FE8"/>
    <w:rsid w:val="0085235B"/>
    <w:rsid w:val="00853443"/>
    <w:rsid w:val="008536CF"/>
    <w:rsid w:val="0085382F"/>
    <w:rsid w:val="00853F5E"/>
    <w:rsid w:val="0085517E"/>
    <w:rsid w:val="008554E3"/>
    <w:rsid w:val="00861F1E"/>
    <w:rsid w:val="00863D40"/>
    <w:rsid w:val="0086417E"/>
    <w:rsid w:val="0086434C"/>
    <w:rsid w:val="00864438"/>
    <w:rsid w:val="008647FF"/>
    <w:rsid w:val="008655EF"/>
    <w:rsid w:val="00867A38"/>
    <w:rsid w:val="00870529"/>
    <w:rsid w:val="008709B0"/>
    <w:rsid w:val="00870ECA"/>
    <w:rsid w:val="00871247"/>
    <w:rsid w:val="0087135C"/>
    <w:rsid w:val="0087175C"/>
    <w:rsid w:val="00871EC7"/>
    <w:rsid w:val="008723EC"/>
    <w:rsid w:val="0087327F"/>
    <w:rsid w:val="00875505"/>
    <w:rsid w:val="0087660D"/>
    <w:rsid w:val="008766F8"/>
    <w:rsid w:val="00876CFB"/>
    <w:rsid w:val="00877BF7"/>
    <w:rsid w:val="00877F75"/>
    <w:rsid w:val="0088005C"/>
    <w:rsid w:val="0088023E"/>
    <w:rsid w:val="0088047B"/>
    <w:rsid w:val="008809A0"/>
    <w:rsid w:val="00880F25"/>
    <w:rsid w:val="00881721"/>
    <w:rsid w:val="0088199F"/>
    <w:rsid w:val="00881D1B"/>
    <w:rsid w:val="00881F4C"/>
    <w:rsid w:val="00882E72"/>
    <w:rsid w:val="00882EA3"/>
    <w:rsid w:val="008830BC"/>
    <w:rsid w:val="00883AA7"/>
    <w:rsid w:val="00884548"/>
    <w:rsid w:val="008851DC"/>
    <w:rsid w:val="00885CA2"/>
    <w:rsid w:val="0088607D"/>
    <w:rsid w:val="0088741B"/>
    <w:rsid w:val="0088754B"/>
    <w:rsid w:val="00890771"/>
    <w:rsid w:val="0089095C"/>
    <w:rsid w:val="0089115E"/>
    <w:rsid w:val="00891233"/>
    <w:rsid w:val="008923EA"/>
    <w:rsid w:val="00892977"/>
    <w:rsid w:val="00892C94"/>
    <w:rsid w:val="00892E4C"/>
    <w:rsid w:val="00892FF2"/>
    <w:rsid w:val="00893BB3"/>
    <w:rsid w:val="00893BE1"/>
    <w:rsid w:val="008941F8"/>
    <w:rsid w:val="0089452D"/>
    <w:rsid w:val="00894ABE"/>
    <w:rsid w:val="00894FD6"/>
    <w:rsid w:val="00895A23"/>
    <w:rsid w:val="00895D09"/>
    <w:rsid w:val="00896328"/>
    <w:rsid w:val="00896860"/>
    <w:rsid w:val="00897EEF"/>
    <w:rsid w:val="008A315A"/>
    <w:rsid w:val="008A36EB"/>
    <w:rsid w:val="008A44FF"/>
    <w:rsid w:val="008A4656"/>
    <w:rsid w:val="008A4C9B"/>
    <w:rsid w:val="008A51A6"/>
    <w:rsid w:val="008A5979"/>
    <w:rsid w:val="008A6392"/>
    <w:rsid w:val="008A6EEC"/>
    <w:rsid w:val="008A758F"/>
    <w:rsid w:val="008A78EC"/>
    <w:rsid w:val="008B074F"/>
    <w:rsid w:val="008B26C8"/>
    <w:rsid w:val="008B27EE"/>
    <w:rsid w:val="008B30CD"/>
    <w:rsid w:val="008B3FC3"/>
    <w:rsid w:val="008B3FE9"/>
    <w:rsid w:val="008B4322"/>
    <w:rsid w:val="008B6AF1"/>
    <w:rsid w:val="008B7D9C"/>
    <w:rsid w:val="008C1274"/>
    <w:rsid w:val="008C1576"/>
    <w:rsid w:val="008C25E4"/>
    <w:rsid w:val="008C2D53"/>
    <w:rsid w:val="008C32B6"/>
    <w:rsid w:val="008C3503"/>
    <w:rsid w:val="008C389A"/>
    <w:rsid w:val="008C3E68"/>
    <w:rsid w:val="008C523A"/>
    <w:rsid w:val="008C5627"/>
    <w:rsid w:val="008C5B21"/>
    <w:rsid w:val="008C5E3F"/>
    <w:rsid w:val="008C639E"/>
    <w:rsid w:val="008C79B1"/>
    <w:rsid w:val="008C79EB"/>
    <w:rsid w:val="008C7B4E"/>
    <w:rsid w:val="008D0593"/>
    <w:rsid w:val="008D06E1"/>
    <w:rsid w:val="008D077C"/>
    <w:rsid w:val="008D0D51"/>
    <w:rsid w:val="008D1ABD"/>
    <w:rsid w:val="008D1FE2"/>
    <w:rsid w:val="008D3749"/>
    <w:rsid w:val="008D3874"/>
    <w:rsid w:val="008D466F"/>
    <w:rsid w:val="008D528B"/>
    <w:rsid w:val="008D53EC"/>
    <w:rsid w:val="008D588E"/>
    <w:rsid w:val="008D5A95"/>
    <w:rsid w:val="008D5D87"/>
    <w:rsid w:val="008D69A1"/>
    <w:rsid w:val="008D6ECF"/>
    <w:rsid w:val="008D7713"/>
    <w:rsid w:val="008E0088"/>
    <w:rsid w:val="008E043F"/>
    <w:rsid w:val="008E0536"/>
    <w:rsid w:val="008E0FD3"/>
    <w:rsid w:val="008E114A"/>
    <w:rsid w:val="008E1A1A"/>
    <w:rsid w:val="008E1EA0"/>
    <w:rsid w:val="008E24D9"/>
    <w:rsid w:val="008E28DF"/>
    <w:rsid w:val="008E2ADA"/>
    <w:rsid w:val="008E31FB"/>
    <w:rsid w:val="008E3A3F"/>
    <w:rsid w:val="008E3C43"/>
    <w:rsid w:val="008E4633"/>
    <w:rsid w:val="008E64FC"/>
    <w:rsid w:val="008E6872"/>
    <w:rsid w:val="008E68DB"/>
    <w:rsid w:val="008E7771"/>
    <w:rsid w:val="008E7AA3"/>
    <w:rsid w:val="008F00C5"/>
    <w:rsid w:val="008F05E5"/>
    <w:rsid w:val="008F0DCB"/>
    <w:rsid w:val="008F189E"/>
    <w:rsid w:val="008F18B7"/>
    <w:rsid w:val="008F258A"/>
    <w:rsid w:val="008F2B73"/>
    <w:rsid w:val="008F353E"/>
    <w:rsid w:val="008F37A8"/>
    <w:rsid w:val="008F4605"/>
    <w:rsid w:val="008F4A9B"/>
    <w:rsid w:val="008F50D3"/>
    <w:rsid w:val="008F562E"/>
    <w:rsid w:val="008F5650"/>
    <w:rsid w:val="008F5BA7"/>
    <w:rsid w:val="008F64E4"/>
    <w:rsid w:val="008F6B9F"/>
    <w:rsid w:val="008F72B4"/>
    <w:rsid w:val="008F7B2E"/>
    <w:rsid w:val="009001B4"/>
    <w:rsid w:val="0090058D"/>
    <w:rsid w:val="009005FE"/>
    <w:rsid w:val="00900968"/>
    <w:rsid w:val="009011CC"/>
    <w:rsid w:val="00901AA9"/>
    <w:rsid w:val="00901D8D"/>
    <w:rsid w:val="00901E13"/>
    <w:rsid w:val="009021A8"/>
    <w:rsid w:val="0090221A"/>
    <w:rsid w:val="00902835"/>
    <w:rsid w:val="009028AC"/>
    <w:rsid w:val="00902959"/>
    <w:rsid w:val="00902CB5"/>
    <w:rsid w:val="00904C66"/>
    <w:rsid w:val="00905772"/>
    <w:rsid w:val="009057C6"/>
    <w:rsid w:val="00905A5F"/>
    <w:rsid w:val="00905BFC"/>
    <w:rsid w:val="00906D21"/>
    <w:rsid w:val="009074F7"/>
    <w:rsid w:val="00907AC3"/>
    <w:rsid w:val="00907B80"/>
    <w:rsid w:val="00907BB1"/>
    <w:rsid w:val="0091049A"/>
    <w:rsid w:val="00910BD3"/>
    <w:rsid w:val="00911002"/>
    <w:rsid w:val="0091131F"/>
    <w:rsid w:val="0091160B"/>
    <w:rsid w:val="00914AA6"/>
    <w:rsid w:val="00914C56"/>
    <w:rsid w:val="009158B1"/>
    <w:rsid w:val="00915E11"/>
    <w:rsid w:val="0091626E"/>
    <w:rsid w:val="00916431"/>
    <w:rsid w:val="00920269"/>
    <w:rsid w:val="0092109B"/>
    <w:rsid w:val="009211FA"/>
    <w:rsid w:val="00921CA7"/>
    <w:rsid w:val="0092206D"/>
    <w:rsid w:val="00924DE7"/>
    <w:rsid w:val="00925684"/>
    <w:rsid w:val="00926BEB"/>
    <w:rsid w:val="009271E5"/>
    <w:rsid w:val="0093053C"/>
    <w:rsid w:val="00930E6E"/>
    <w:rsid w:val="00931E9A"/>
    <w:rsid w:val="0093231C"/>
    <w:rsid w:val="00932995"/>
    <w:rsid w:val="00933A58"/>
    <w:rsid w:val="009348EA"/>
    <w:rsid w:val="00934E5B"/>
    <w:rsid w:val="009353E9"/>
    <w:rsid w:val="0093680B"/>
    <w:rsid w:val="00937719"/>
    <w:rsid w:val="00937E1E"/>
    <w:rsid w:val="009401F8"/>
    <w:rsid w:val="00940633"/>
    <w:rsid w:val="009409CD"/>
    <w:rsid w:val="00940AAC"/>
    <w:rsid w:val="00940B17"/>
    <w:rsid w:val="00940C37"/>
    <w:rsid w:val="00940F22"/>
    <w:rsid w:val="00941743"/>
    <w:rsid w:val="00941D49"/>
    <w:rsid w:val="0094255E"/>
    <w:rsid w:val="00942842"/>
    <w:rsid w:val="00942EC9"/>
    <w:rsid w:val="0094430F"/>
    <w:rsid w:val="009449EB"/>
    <w:rsid w:val="009464EE"/>
    <w:rsid w:val="009474AB"/>
    <w:rsid w:val="00947532"/>
    <w:rsid w:val="00947A66"/>
    <w:rsid w:val="009501A1"/>
    <w:rsid w:val="00950277"/>
    <w:rsid w:val="00950682"/>
    <w:rsid w:val="009510E8"/>
    <w:rsid w:val="009511C1"/>
    <w:rsid w:val="0095129B"/>
    <w:rsid w:val="0095214B"/>
    <w:rsid w:val="009536E6"/>
    <w:rsid w:val="00954E99"/>
    <w:rsid w:val="00956395"/>
    <w:rsid w:val="00956507"/>
    <w:rsid w:val="00956940"/>
    <w:rsid w:val="00956D6B"/>
    <w:rsid w:val="00956F12"/>
    <w:rsid w:val="009573B5"/>
    <w:rsid w:val="00957A91"/>
    <w:rsid w:val="00957E85"/>
    <w:rsid w:val="00960472"/>
    <w:rsid w:val="00960FC3"/>
    <w:rsid w:val="00961694"/>
    <w:rsid w:val="009618F2"/>
    <w:rsid w:val="00961BB0"/>
    <w:rsid w:val="00961D44"/>
    <w:rsid w:val="009627D7"/>
    <w:rsid w:val="00962A7E"/>
    <w:rsid w:val="00962CB5"/>
    <w:rsid w:val="00962D89"/>
    <w:rsid w:val="00963936"/>
    <w:rsid w:val="00964C3F"/>
    <w:rsid w:val="00965064"/>
    <w:rsid w:val="00965407"/>
    <w:rsid w:val="00965819"/>
    <w:rsid w:val="00966C98"/>
    <w:rsid w:val="00967FDB"/>
    <w:rsid w:val="00970AB2"/>
    <w:rsid w:val="00970FD1"/>
    <w:rsid w:val="0097146D"/>
    <w:rsid w:val="00971A89"/>
    <w:rsid w:val="00971C3D"/>
    <w:rsid w:val="00972B75"/>
    <w:rsid w:val="0097300F"/>
    <w:rsid w:val="00973406"/>
    <w:rsid w:val="00973DB7"/>
    <w:rsid w:val="009740D9"/>
    <w:rsid w:val="0097439E"/>
    <w:rsid w:val="00974D53"/>
    <w:rsid w:val="00975B8B"/>
    <w:rsid w:val="00977C62"/>
    <w:rsid w:val="009803FB"/>
    <w:rsid w:val="00980452"/>
    <w:rsid w:val="00980736"/>
    <w:rsid w:val="009820ED"/>
    <w:rsid w:val="0098286C"/>
    <w:rsid w:val="0098301D"/>
    <w:rsid w:val="00983A31"/>
    <w:rsid w:val="00984B10"/>
    <w:rsid w:val="009852B3"/>
    <w:rsid w:val="009866C9"/>
    <w:rsid w:val="00986F13"/>
    <w:rsid w:val="0098752A"/>
    <w:rsid w:val="0098784A"/>
    <w:rsid w:val="00987DE1"/>
    <w:rsid w:val="00987E50"/>
    <w:rsid w:val="009905B7"/>
    <w:rsid w:val="00990E97"/>
    <w:rsid w:val="009925AA"/>
    <w:rsid w:val="00993439"/>
    <w:rsid w:val="009935E7"/>
    <w:rsid w:val="0099488F"/>
    <w:rsid w:val="00994EC0"/>
    <w:rsid w:val="009969E0"/>
    <w:rsid w:val="00997275"/>
    <w:rsid w:val="00997CB9"/>
    <w:rsid w:val="00997D5B"/>
    <w:rsid w:val="009A067A"/>
    <w:rsid w:val="009A0DE4"/>
    <w:rsid w:val="009A1A41"/>
    <w:rsid w:val="009A20E4"/>
    <w:rsid w:val="009A2221"/>
    <w:rsid w:val="009A2372"/>
    <w:rsid w:val="009A3358"/>
    <w:rsid w:val="009A33E1"/>
    <w:rsid w:val="009A38A0"/>
    <w:rsid w:val="009A4683"/>
    <w:rsid w:val="009A4D55"/>
    <w:rsid w:val="009A575E"/>
    <w:rsid w:val="009A5A09"/>
    <w:rsid w:val="009A628D"/>
    <w:rsid w:val="009A6433"/>
    <w:rsid w:val="009A6980"/>
    <w:rsid w:val="009B1652"/>
    <w:rsid w:val="009B1E99"/>
    <w:rsid w:val="009B29F9"/>
    <w:rsid w:val="009B2E9D"/>
    <w:rsid w:val="009B32B4"/>
    <w:rsid w:val="009B36DD"/>
    <w:rsid w:val="009B39A1"/>
    <w:rsid w:val="009B488B"/>
    <w:rsid w:val="009B5012"/>
    <w:rsid w:val="009B5834"/>
    <w:rsid w:val="009B6AF0"/>
    <w:rsid w:val="009B777D"/>
    <w:rsid w:val="009B7956"/>
    <w:rsid w:val="009B7B25"/>
    <w:rsid w:val="009B7C14"/>
    <w:rsid w:val="009B7F04"/>
    <w:rsid w:val="009C00C1"/>
    <w:rsid w:val="009C048E"/>
    <w:rsid w:val="009C0538"/>
    <w:rsid w:val="009C0BF1"/>
    <w:rsid w:val="009C1B35"/>
    <w:rsid w:val="009C25ED"/>
    <w:rsid w:val="009C2B7F"/>
    <w:rsid w:val="009C335D"/>
    <w:rsid w:val="009C4BA0"/>
    <w:rsid w:val="009C6346"/>
    <w:rsid w:val="009C6B34"/>
    <w:rsid w:val="009C746E"/>
    <w:rsid w:val="009C76B9"/>
    <w:rsid w:val="009C7C08"/>
    <w:rsid w:val="009D041E"/>
    <w:rsid w:val="009D0A28"/>
    <w:rsid w:val="009D1E20"/>
    <w:rsid w:val="009D28FA"/>
    <w:rsid w:val="009D32FA"/>
    <w:rsid w:val="009D5E76"/>
    <w:rsid w:val="009D6ADD"/>
    <w:rsid w:val="009D7029"/>
    <w:rsid w:val="009D72EE"/>
    <w:rsid w:val="009D77E1"/>
    <w:rsid w:val="009D7CEB"/>
    <w:rsid w:val="009E035A"/>
    <w:rsid w:val="009E1E13"/>
    <w:rsid w:val="009E1E40"/>
    <w:rsid w:val="009E1EE7"/>
    <w:rsid w:val="009E58E2"/>
    <w:rsid w:val="009E5F32"/>
    <w:rsid w:val="009E5F66"/>
    <w:rsid w:val="009E7962"/>
    <w:rsid w:val="009E7FA9"/>
    <w:rsid w:val="009F14BF"/>
    <w:rsid w:val="009F1830"/>
    <w:rsid w:val="009F2C83"/>
    <w:rsid w:val="009F3F7E"/>
    <w:rsid w:val="009F4591"/>
    <w:rsid w:val="009F4679"/>
    <w:rsid w:val="009F4B03"/>
    <w:rsid w:val="009F4D8F"/>
    <w:rsid w:val="009F6492"/>
    <w:rsid w:val="009F73F1"/>
    <w:rsid w:val="009F7D02"/>
    <w:rsid w:val="00A01046"/>
    <w:rsid w:val="00A023E9"/>
    <w:rsid w:val="00A02827"/>
    <w:rsid w:val="00A03902"/>
    <w:rsid w:val="00A04CBE"/>
    <w:rsid w:val="00A04D53"/>
    <w:rsid w:val="00A054BA"/>
    <w:rsid w:val="00A061E9"/>
    <w:rsid w:val="00A06262"/>
    <w:rsid w:val="00A062A5"/>
    <w:rsid w:val="00A06A95"/>
    <w:rsid w:val="00A0743B"/>
    <w:rsid w:val="00A07FAB"/>
    <w:rsid w:val="00A10122"/>
    <w:rsid w:val="00A10AF5"/>
    <w:rsid w:val="00A10D0A"/>
    <w:rsid w:val="00A1101A"/>
    <w:rsid w:val="00A110A3"/>
    <w:rsid w:val="00A11580"/>
    <w:rsid w:val="00A11912"/>
    <w:rsid w:val="00A11919"/>
    <w:rsid w:val="00A11DCC"/>
    <w:rsid w:val="00A124B2"/>
    <w:rsid w:val="00A12D86"/>
    <w:rsid w:val="00A13660"/>
    <w:rsid w:val="00A13DFE"/>
    <w:rsid w:val="00A13FEA"/>
    <w:rsid w:val="00A143D9"/>
    <w:rsid w:val="00A14733"/>
    <w:rsid w:val="00A149C0"/>
    <w:rsid w:val="00A14EE3"/>
    <w:rsid w:val="00A15478"/>
    <w:rsid w:val="00A15B69"/>
    <w:rsid w:val="00A162D7"/>
    <w:rsid w:val="00A164ED"/>
    <w:rsid w:val="00A17372"/>
    <w:rsid w:val="00A17D20"/>
    <w:rsid w:val="00A17FE8"/>
    <w:rsid w:val="00A17FF9"/>
    <w:rsid w:val="00A2015B"/>
    <w:rsid w:val="00A20170"/>
    <w:rsid w:val="00A20CE9"/>
    <w:rsid w:val="00A212F5"/>
    <w:rsid w:val="00A225C8"/>
    <w:rsid w:val="00A234F0"/>
    <w:rsid w:val="00A23B62"/>
    <w:rsid w:val="00A24066"/>
    <w:rsid w:val="00A250FE"/>
    <w:rsid w:val="00A252AB"/>
    <w:rsid w:val="00A2538E"/>
    <w:rsid w:val="00A25744"/>
    <w:rsid w:val="00A25A70"/>
    <w:rsid w:val="00A268A9"/>
    <w:rsid w:val="00A26972"/>
    <w:rsid w:val="00A27711"/>
    <w:rsid w:val="00A30951"/>
    <w:rsid w:val="00A30B96"/>
    <w:rsid w:val="00A30E67"/>
    <w:rsid w:val="00A314E4"/>
    <w:rsid w:val="00A32A3E"/>
    <w:rsid w:val="00A32B79"/>
    <w:rsid w:val="00A330F7"/>
    <w:rsid w:val="00A33B11"/>
    <w:rsid w:val="00A33B65"/>
    <w:rsid w:val="00A33D2F"/>
    <w:rsid w:val="00A3413C"/>
    <w:rsid w:val="00A3454B"/>
    <w:rsid w:val="00A34B11"/>
    <w:rsid w:val="00A35207"/>
    <w:rsid w:val="00A35EB8"/>
    <w:rsid w:val="00A36039"/>
    <w:rsid w:val="00A3798B"/>
    <w:rsid w:val="00A37B8B"/>
    <w:rsid w:val="00A40344"/>
    <w:rsid w:val="00A40F54"/>
    <w:rsid w:val="00A42004"/>
    <w:rsid w:val="00A43446"/>
    <w:rsid w:val="00A44108"/>
    <w:rsid w:val="00A47879"/>
    <w:rsid w:val="00A478C3"/>
    <w:rsid w:val="00A47997"/>
    <w:rsid w:val="00A47A74"/>
    <w:rsid w:val="00A5052D"/>
    <w:rsid w:val="00A50885"/>
    <w:rsid w:val="00A50F24"/>
    <w:rsid w:val="00A51190"/>
    <w:rsid w:val="00A516C8"/>
    <w:rsid w:val="00A51E7A"/>
    <w:rsid w:val="00A52A0A"/>
    <w:rsid w:val="00A52DA1"/>
    <w:rsid w:val="00A53235"/>
    <w:rsid w:val="00A53DDE"/>
    <w:rsid w:val="00A53F2A"/>
    <w:rsid w:val="00A54308"/>
    <w:rsid w:val="00A546FD"/>
    <w:rsid w:val="00A552C9"/>
    <w:rsid w:val="00A55862"/>
    <w:rsid w:val="00A5629B"/>
    <w:rsid w:val="00A579D2"/>
    <w:rsid w:val="00A57C7D"/>
    <w:rsid w:val="00A606AE"/>
    <w:rsid w:val="00A60B9E"/>
    <w:rsid w:val="00A6100B"/>
    <w:rsid w:val="00A6127C"/>
    <w:rsid w:val="00A61C1F"/>
    <w:rsid w:val="00A61DA0"/>
    <w:rsid w:val="00A6233E"/>
    <w:rsid w:val="00A62588"/>
    <w:rsid w:val="00A644BD"/>
    <w:rsid w:val="00A655EC"/>
    <w:rsid w:val="00A66216"/>
    <w:rsid w:val="00A66C26"/>
    <w:rsid w:val="00A66D70"/>
    <w:rsid w:val="00A67D5B"/>
    <w:rsid w:val="00A7092F"/>
    <w:rsid w:val="00A70E14"/>
    <w:rsid w:val="00A7111F"/>
    <w:rsid w:val="00A713C6"/>
    <w:rsid w:val="00A71606"/>
    <w:rsid w:val="00A71B2A"/>
    <w:rsid w:val="00A72D30"/>
    <w:rsid w:val="00A72DEF"/>
    <w:rsid w:val="00A7315C"/>
    <w:rsid w:val="00A7443B"/>
    <w:rsid w:val="00A7530D"/>
    <w:rsid w:val="00A76A6C"/>
    <w:rsid w:val="00A774D3"/>
    <w:rsid w:val="00A77578"/>
    <w:rsid w:val="00A77B3A"/>
    <w:rsid w:val="00A80CF7"/>
    <w:rsid w:val="00A823B2"/>
    <w:rsid w:val="00A83678"/>
    <w:rsid w:val="00A836FE"/>
    <w:rsid w:val="00A83F90"/>
    <w:rsid w:val="00A84543"/>
    <w:rsid w:val="00A84A25"/>
    <w:rsid w:val="00A84FEA"/>
    <w:rsid w:val="00A8527E"/>
    <w:rsid w:val="00A85323"/>
    <w:rsid w:val="00A859EC"/>
    <w:rsid w:val="00A85FA3"/>
    <w:rsid w:val="00A85FED"/>
    <w:rsid w:val="00A860E8"/>
    <w:rsid w:val="00A86317"/>
    <w:rsid w:val="00A86AA1"/>
    <w:rsid w:val="00A86BA8"/>
    <w:rsid w:val="00A87089"/>
    <w:rsid w:val="00A874DB"/>
    <w:rsid w:val="00A87693"/>
    <w:rsid w:val="00A901FD"/>
    <w:rsid w:val="00A9118B"/>
    <w:rsid w:val="00A91433"/>
    <w:rsid w:val="00A91988"/>
    <w:rsid w:val="00A91B90"/>
    <w:rsid w:val="00A91CEC"/>
    <w:rsid w:val="00A9229D"/>
    <w:rsid w:val="00A9335E"/>
    <w:rsid w:val="00A935CC"/>
    <w:rsid w:val="00A93732"/>
    <w:rsid w:val="00A93CDF"/>
    <w:rsid w:val="00A948CA"/>
    <w:rsid w:val="00A95129"/>
    <w:rsid w:val="00A951D7"/>
    <w:rsid w:val="00A95B3D"/>
    <w:rsid w:val="00A97995"/>
    <w:rsid w:val="00A97D24"/>
    <w:rsid w:val="00A97DDD"/>
    <w:rsid w:val="00AA0238"/>
    <w:rsid w:val="00AA0570"/>
    <w:rsid w:val="00AA0846"/>
    <w:rsid w:val="00AA1A80"/>
    <w:rsid w:val="00AA2B93"/>
    <w:rsid w:val="00AA2FF5"/>
    <w:rsid w:val="00AA38BD"/>
    <w:rsid w:val="00AA3BBA"/>
    <w:rsid w:val="00AA42AB"/>
    <w:rsid w:val="00AA52E6"/>
    <w:rsid w:val="00AA535A"/>
    <w:rsid w:val="00AA65D0"/>
    <w:rsid w:val="00AA7105"/>
    <w:rsid w:val="00AA76ED"/>
    <w:rsid w:val="00AB0267"/>
    <w:rsid w:val="00AB11D4"/>
    <w:rsid w:val="00AB127D"/>
    <w:rsid w:val="00AB1487"/>
    <w:rsid w:val="00AB1737"/>
    <w:rsid w:val="00AB2833"/>
    <w:rsid w:val="00AB286E"/>
    <w:rsid w:val="00AB2D10"/>
    <w:rsid w:val="00AB372D"/>
    <w:rsid w:val="00AB46A5"/>
    <w:rsid w:val="00AB47F4"/>
    <w:rsid w:val="00AB4A2E"/>
    <w:rsid w:val="00AB51F9"/>
    <w:rsid w:val="00AB524F"/>
    <w:rsid w:val="00AB5721"/>
    <w:rsid w:val="00AB5A3B"/>
    <w:rsid w:val="00AB5E5E"/>
    <w:rsid w:val="00AB63EF"/>
    <w:rsid w:val="00AB6AC1"/>
    <w:rsid w:val="00AB6C68"/>
    <w:rsid w:val="00AB774E"/>
    <w:rsid w:val="00AB7910"/>
    <w:rsid w:val="00AB7B90"/>
    <w:rsid w:val="00AC072A"/>
    <w:rsid w:val="00AC0851"/>
    <w:rsid w:val="00AC0BF1"/>
    <w:rsid w:val="00AC0FD8"/>
    <w:rsid w:val="00AC124E"/>
    <w:rsid w:val="00AC1457"/>
    <w:rsid w:val="00AC1718"/>
    <w:rsid w:val="00AC2849"/>
    <w:rsid w:val="00AC2DCC"/>
    <w:rsid w:val="00AC3C8C"/>
    <w:rsid w:val="00AC3FCF"/>
    <w:rsid w:val="00AC4151"/>
    <w:rsid w:val="00AC4407"/>
    <w:rsid w:val="00AC4559"/>
    <w:rsid w:val="00AC5109"/>
    <w:rsid w:val="00AC5453"/>
    <w:rsid w:val="00AC5FA1"/>
    <w:rsid w:val="00AC63BA"/>
    <w:rsid w:val="00AC6AC3"/>
    <w:rsid w:val="00AC6CE4"/>
    <w:rsid w:val="00AC764D"/>
    <w:rsid w:val="00AC7AB1"/>
    <w:rsid w:val="00AD00D4"/>
    <w:rsid w:val="00AD0854"/>
    <w:rsid w:val="00AD2E6F"/>
    <w:rsid w:val="00AD3849"/>
    <w:rsid w:val="00AD3ACD"/>
    <w:rsid w:val="00AD5904"/>
    <w:rsid w:val="00AD6194"/>
    <w:rsid w:val="00AD65A5"/>
    <w:rsid w:val="00AD796A"/>
    <w:rsid w:val="00AD7C2A"/>
    <w:rsid w:val="00AE088B"/>
    <w:rsid w:val="00AE1164"/>
    <w:rsid w:val="00AE157A"/>
    <w:rsid w:val="00AE1C63"/>
    <w:rsid w:val="00AE1ED2"/>
    <w:rsid w:val="00AE2ABF"/>
    <w:rsid w:val="00AE36BD"/>
    <w:rsid w:val="00AE36F8"/>
    <w:rsid w:val="00AE3E6C"/>
    <w:rsid w:val="00AE406C"/>
    <w:rsid w:val="00AE4118"/>
    <w:rsid w:val="00AE4B06"/>
    <w:rsid w:val="00AE60D5"/>
    <w:rsid w:val="00AE6351"/>
    <w:rsid w:val="00AE65DB"/>
    <w:rsid w:val="00AE7715"/>
    <w:rsid w:val="00AE7D61"/>
    <w:rsid w:val="00AF0C80"/>
    <w:rsid w:val="00AF10B5"/>
    <w:rsid w:val="00AF1A18"/>
    <w:rsid w:val="00AF1B89"/>
    <w:rsid w:val="00AF245A"/>
    <w:rsid w:val="00AF4679"/>
    <w:rsid w:val="00AF4B18"/>
    <w:rsid w:val="00AF5788"/>
    <w:rsid w:val="00AF7511"/>
    <w:rsid w:val="00AF7568"/>
    <w:rsid w:val="00AF788A"/>
    <w:rsid w:val="00AF7A47"/>
    <w:rsid w:val="00B00010"/>
    <w:rsid w:val="00B008A2"/>
    <w:rsid w:val="00B0173F"/>
    <w:rsid w:val="00B01866"/>
    <w:rsid w:val="00B01EF6"/>
    <w:rsid w:val="00B02241"/>
    <w:rsid w:val="00B02446"/>
    <w:rsid w:val="00B03591"/>
    <w:rsid w:val="00B04354"/>
    <w:rsid w:val="00B047F5"/>
    <w:rsid w:val="00B055F1"/>
    <w:rsid w:val="00B05AE3"/>
    <w:rsid w:val="00B05BA6"/>
    <w:rsid w:val="00B072A7"/>
    <w:rsid w:val="00B07A57"/>
    <w:rsid w:val="00B10B68"/>
    <w:rsid w:val="00B10C43"/>
    <w:rsid w:val="00B11091"/>
    <w:rsid w:val="00B114B6"/>
    <w:rsid w:val="00B117A3"/>
    <w:rsid w:val="00B11AE2"/>
    <w:rsid w:val="00B11FE2"/>
    <w:rsid w:val="00B12857"/>
    <w:rsid w:val="00B13F29"/>
    <w:rsid w:val="00B144FA"/>
    <w:rsid w:val="00B14E33"/>
    <w:rsid w:val="00B1572E"/>
    <w:rsid w:val="00B1598C"/>
    <w:rsid w:val="00B16339"/>
    <w:rsid w:val="00B16A21"/>
    <w:rsid w:val="00B17D2A"/>
    <w:rsid w:val="00B20172"/>
    <w:rsid w:val="00B22002"/>
    <w:rsid w:val="00B22980"/>
    <w:rsid w:val="00B229DA"/>
    <w:rsid w:val="00B22E4B"/>
    <w:rsid w:val="00B22FF2"/>
    <w:rsid w:val="00B238DD"/>
    <w:rsid w:val="00B239BA"/>
    <w:rsid w:val="00B23C11"/>
    <w:rsid w:val="00B24082"/>
    <w:rsid w:val="00B242D7"/>
    <w:rsid w:val="00B24C2D"/>
    <w:rsid w:val="00B2745B"/>
    <w:rsid w:val="00B2745C"/>
    <w:rsid w:val="00B27FD8"/>
    <w:rsid w:val="00B311B2"/>
    <w:rsid w:val="00B314F9"/>
    <w:rsid w:val="00B31538"/>
    <w:rsid w:val="00B31763"/>
    <w:rsid w:val="00B3322F"/>
    <w:rsid w:val="00B33403"/>
    <w:rsid w:val="00B3362F"/>
    <w:rsid w:val="00B33BE5"/>
    <w:rsid w:val="00B341B1"/>
    <w:rsid w:val="00B35592"/>
    <w:rsid w:val="00B35E6A"/>
    <w:rsid w:val="00B35EBC"/>
    <w:rsid w:val="00B364D2"/>
    <w:rsid w:val="00B36A50"/>
    <w:rsid w:val="00B36F6C"/>
    <w:rsid w:val="00B3781D"/>
    <w:rsid w:val="00B37FFA"/>
    <w:rsid w:val="00B40699"/>
    <w:rsid w:val="00B41146"/>
    <w:rsid w:val="00B414AB"/>
    <w:rsid w:val="00B41540"/>
    <w:rsid w:val="00B41BE5"/>
    <w:rsid w:val="00B425E1"/>
    <w:rsid w:val="00B4291B"/>
    <w:rsid w:val="00B43208"/>
    <w:rsid w:val="00B4401D"/>
    <w:rsid w:val="00B447A6"/>
    <w:rsid w:val="00B44B01"/>
    <w:rsid w:val="00B44B23"/>
    <w:rsid w:val="00B44BDE"/>
    <w:rsid w:val="00B464EB"/>
    <w:rsid w:val="00B46820"/>
    <w:rsid w:val="00B504AD"/>
    <w:rsid w:val="00B505FD"/>
    <w:rsid w:val="00B509CA"/>
    <w:rsid w:val="00B50BF4"/>
    <w:rsid w:val="00B5347E"/>
    <w:rsid w:val="00B543F1"/>
    <w:rsid w:val="00B54ACD"/>
    <w:rsid w:val="00B54FCB"/>
    <w:rsid w:val="00B551FF"/>
    <w:rsid w:val="00B5524E"/>
    <w:rsid w:val="00B56E17"/>
    <w:rsid w:val="00B57179"/>
    <w:rsid w:val="00B608F6"/>
    <w:rsid w:val="00B60D09"/>
    <w:rsid w:val="00B60D17"/>
    <w:rsid w:val="00B611CF"/>
    <w:rsid w:val="00B61261"/>
    <w:rsid w:val="00B612A4"/>
    <w:rsid w:val="00B61DFC"/>
    <w:rsid w:val="00B61F10"/>
    <w:rsid w:val="00B623C2"/>
    <w:rsid w:val="00B62AEC"/>
    <w:rsid w:val="00B62B54"/>
    <w:rsid w:val="00B6347F"/>
    <w:rsid w:val="00B635B3"/>
    <w:rsid w:val="00B65D2C"/>
    <w:rsid w:val="00B6681E"/>
    <w:rsid w:val="00B66AE6"/>
    <w:rsid w:val="00B676A0"/>
    <w:rsid w:val="00B676DD"/>
    <w:rsid w:val="00B67DE5"/>
    <w:rsid w:val="00B712BC"/>
    <w:rsid w:val="00B722A9"/>
    <w:rsid w:val="00B72674"/>
    <w:rsid w:val="00B738EF"/>
    <w:rsid w:val="00B73B26"/>
    <w:rsid w:val="00B73CF0"/>
    <w:rsid w:val="00B747E1"/>
    <w:rsid w:val="00B74A27"/>
    <w:rsid w:val="00B74AB5"/>
    <w:rsid w:val="00B750C2"/>
    <w:rsid w:val="00B7513B"/>
    <w:rsid w:val="00B7560C"/>
    <w:rsid w:val="00B75D51"/>
    <w:rsid w:val="00B76729"/>
    <w:rsid w:val="00B76952"/>
    <w:rsid w:val="00B77560"/>
    <w:rsid w:val="00B775DD"/>
    <w:rsid w:val="00B778BC"/>
    <w:rsid w:val="00B77CEC"/>
    <w:rsid w:val="00B77DC5"/>
    <w:rsid w:val="00B81816"/>
    <w:rsid w:val="00B81C0D"/>
    <w:rsid w:val="00B81E07"/>
    <w:rsid w:val="00B820C0"/>
    <w:rsid w:val="00B82FA8"/>
    <w:rsid w:val="00B831CA"/>
    <w:rsid w:val="00B83A4E"/>
    <w:rsid w:val="00B8527A"/>
    <w:rsid w:val="00B859D1"/>
    <w:rsid w:val="00B86130"/>
    <w:rsid w:val="00B87137"/>
    <w:rsid w:val="00B87151"/>
    <w:rsid w:val="00B87BD1"/>
    <w:rsid w:val="00B90A18"/>
    <w:rsid w:val="00B9238C"/>
    <w:rsid w:val="00B937D0"/>
    <w:rsid w:val="00B944A9"/>
    <w:rsid w:val="00B96F6A"/>
    <w:rsid w:val="00B973BC"/>
    <w:rsid w:val="00B97C2D"/>
    <w:rsid w:val="00BA003C"/>
    <w:rsid w:val="00BA10F6"/>
    <w:rsid w:val="00BA1912"/>
    <w:rsid w:val="00BA1EC8"/>
    <w:rsid w:val="00BA21D8"/>
    <w:rsid w:val="00BA27BF"/>
    <w:rsid w:val="00BA2BBA"/>
    <w:rsid w:val="00BA3EC4"/>
    <w:rsid w:val="00BA4A6D"/>
    <w:rsid w:val="00BA4B53"/>
    <w:rsid w:val="00BA5158"/>
    <w:rsid w:val="00BA5544"/>
    <w:rsid w:val="00BA5A84"/>
    <w:rsid w:val="00BA61A4"/>
    <w:rsid w:val="00BA630C"/>
    <w:rsid w:val="00BA70C2"/>
    <w:rsid w:val="00BA78EE"/>
    <w:rsid w:val="00BB004F"/>
    <w:rsid w:val="00BB0FAC"/>
    <w:rsid w:val="00BB24AD"/>
    <w:rsid w:val="00BB2B7F"/>
    <w:rsid w:val="00BB2BCA"/>
    <w:rsid w:val="00BB2E9F"/>
    <w:rsid w:val="00BB3BC6"/>
    <w:rsid w:val="00BB450A"/>
    <w:rsid w:val="00BB477D"/>
    <w:rsid w:val="00BB4E94"/>
    <w:rsid w:val="00BB5EAA"/>
    <w:rsid w:val="00BB651A"/>
    <w:rsid w:val="00BB7638"/>
    <w:rsid w:val="00BC0894"/>
    <w:rsid w:val="00BC1276"/>
    <w:rsid w:val="00BC1549"/>
    <w:rsid w:val="00BC3428"/>
    <w:rsid w:val="00BC3984"/>
    <w:rsid w:val="00BC3DA1"/>
    <w:rsid w:val="00BC4D1C"/>
    <w:rsid w:val="00BC4DBE"/>
    <w:rsid w:val="00BC5CA5"/>
    <w:rsid w:val="00BC628C"/>
    <w:rsid w:val="00BC7759"/>
    <w:rsid w:val="00BD01F9"/>
    <w:rsid w:val="00BD10EE"/>
    <w:rsid w:val="00BD1401"/>
    <w:rsid w:val="00BD1960"/>
    <w:rsid w:val="00BD1EE9"/>
    <w:rsid w:val="00BD214D"/>
    <w:rsid w:val="00BD2777"/>
    <w:rsid w:val="00BD3723"/>
    <w:rsid w:val="00BD3BA6"/>
    <w:rsid w:val="00BD3D3C"/>
    <w:rsid w:val="00BD3FAA"/>
    <w:rsid w:val="00BD4134"/>
    <w:rsid w:val="00BD43B8"/>
    <w:rsid w:val="00BD4513"/>
    <w:rsid w:val="00BD5B70"/>
    <w:rsid w:val="00BD5E3C"/>
    <w:rsid w:val="00BD631B"/>
    <w:rsid w:val="00BD6C93"/>
    <w:rsid w:val="00BD6D10"/>
    <w:rsid w:val="00BD6EA5"/>
    <w:rsid w:val="00BD70F5"/>
    <w:rsid w:val="00BD7AA0"/>
    <w:rsid w:val="00BD7EA0"/>
    <w:rsid w:val="00BE02A4"/>
    <w:rsid w:val="00BE08BC"/>
    <w:rsid w:val="00BE0AFC"/>
    <w:rsid w:val="00BE0F3E"/>
    <w:rsid w:val="00BE19AA"/>
    <w:rsid w:val="00BE1AAB"/>
    <w:rsid w:val="00BE2149"/>
    <w:rsid w:val="00BE2BF6"/>
    <w:rsid w:val="00BE2F84"/>
    <w:rsid w:val="00BE33E2"/>
    <w:rsid w:val="00BE42E9"/>
    <w:rsid w:val="00BE493A"/>
    <w:rsid w:val="00BE5014"/>
    <w:rsid w:val="00BE5A51"/>
    <w:rsid w:val="00BE5BD1"/>
    <w:rsid w:val="00BE5F62"/>
    <w:rsid w:val="00BE6301"/>
    <w:rsid w:val="00BE657A"/>
    <w:rsid w:val="00BE7917"/>
    <w:rsid w:val="00BE7BE2"/>
    <w:rsid w:val="00BF1ABD"/>
    <w:rsid w:val="00BF1CEF"/>
    <w:rsid w:val="00BF1FDC"/>
    <w:rsid w:val="00BF3810"/>
    <w:rsid w:val="00BF3AC9"/>
    <w:rsid w:val="00BF3EC0"/>
    <w:rsid w:val="00BF4EA9"/>
    <w:rsid w:val="00BF5204"/>
    <w:rsid w:val="00BF55D7"/>
    <w:rsid w:val="00BF6479"/>
    <w:rsid w:val="00BF67F9"/>
    <w:rsid w:val="00BF6A29"/>
    <w:rsid w:val="00C00BCD"/>
    <w:rsid w:val="00C02414"/>
    <w:rsid w:val="00C02791"/>
    <w:rsid w:val="00C0297A"/>
    <w:rsid w:val="00C02E3A"/>
    <w:rsid w:val="00C039A4"/>
    <w:rsid w:val="00C041CA"/>
    <w:rsid w:val="00C047B3"/>
    <w:rsid w:val="00C06B28"/>
    <w:rsid w:val="00C072EA"/>
    <w:rsid w:val="00C07FFA"/>
    <w:rsid w:val="00C109AB"/>
    <w:rsid w:val="00C11796"/>
    <w:rsid w:val="00C117CC"/>
    <w:rsid w:val="00C133FD"/>
    <w:rsid w:val="00C13A2A"/>
    <w:rsid w:val="00C1410F"/>
    <w:rsid w:val="00C14611"/>
    <w:rsid w:val="00C146A4"/>
    <w:rsid w:val="00C168BE"/>
    <w:rsid w:val="00C16922"/>
    <w:rsid w:val="00C16A13"/>
    <w:rsid w:val="00C17617"/>
    <w:rsid w:val="00C20367"/>
    <w:rsid w:val="00C207BD"/>
    <w:rsid w:val="00C2096C"/>
    <w:rsid w:val="00C21360"/>
    <w:rsid w:val="00C2178E"/>
    <w:rsid w:val="00C21E33"/>
    <w:rsid w:val="00C228E2"/>
    <w:rsid w:val="00C23C52"/>
    <w:rsid w:val="00C2450B"/>
    <w:rsid w:val="00C2482F"/>
    <w:rsid w:val="00C24CE3"/>
    <w:rsid w:val="00C2516E"/>
    <w:rsid w:val="00C2623A"/>
    <w:rsid w:val="00C262F1"/>
    <w:rsid w:val="00C26A93"/>
    <w:rsid w:val="00C26B01"/>
    <w:rsid w:val="00C26DEC"/>
    <w:rsid w:val="00C305F5"/>
    <w:rsid w:val="00C306EA"/>
    <w:rsid w:val="00C30888"/>
    <w:rsid w:val="00C30906"/>
    <w:rsid w:val="00C30987"/>
    <w:rsid w:val="00C30AA6"/>
    <w:rsid w:val="00C30C45"/>
    <w:rsid w:val="00C30D94"/>
    <w:rsid w:val="00C3139B"/>
    <w:rsid w:val="00C3167F"/>
    <w:rsid w:val="00C32029"/>
    <w:rsid w:val="00C32D46"/>
    <w:rsid w:val="00C33A1F"/>
    <w:rsid w:val="00C33AA8"/>
    <w:rsid w:val="00C33B05"/>
    <w:rsid w:val="00C33EAC"/>
    <w:rsid w:val="00C340FD"/>
    <w:rsid w:val="00C34B7A"/>
    <w:rsid w:val="00C3744A"/>
    <w:rsid w:val="00C374E1"/>
    <w:rsid w:val="00C40522"/>
    <w:rsid w:val="00C4100F"/>
    <w:rsid w:val="00C41964"/>
    <w:rsid w:val="00C41B02"/>
    <w:rsid w:val="00C423C4"/>
    <w:rsid w:val="00C42819"/>
    <w:rsid w:val="00C4289D"/>
    <w:rsid w:val="00C42C12"/>
    <w:rsid w:val="00C434DF"/>
    <w:rsid w:val="00C43CD1"/>
    <w:rsid w:val="00C43EE9"/>
    <w:rsid w:val="00C4499B"/>
    <w:rsid w:val="00C44A6A"/>
    <w:rsid w:val="00C4636E"/>
    <w:rsid w:val="00C46565"/>
    <w:rsid w:val="00C470B1"/>
    <w:rsid w:val="00C474E6"/>
    <w:rsid w:val="00C50163"/>
    <w:rsid w:val="00C5038D"/>
    <w:rsid w:val="00C50427"/>
    <w:rsid w:val="00C50E23"/>
    <w:rsid w:val="00C51C45"/>
    <w:rsid w:val="00C52536"/>
    <w:rsid w:val="00C526AA"/>
    <w:rsid w:val="00C53D5B"/>
    <w:rsid w:val="00C55C29"/>
    <w:rsid w:val="00C55E49"/>
    <w:rsid w:val="00C56286"/>
    <w:rsid w:val="00C56A64"/>
    <w:rsid w:val="00C56F2D"/>
    <w:rsid w:val="00C574C0"/>
    <w:rsid w:val="00C60403"/>
    <w:rsid w:val="00C60437"/>
    <w:rsid w:val="00C60AB4"/>
    <w:rsid w:val="00C60E39"/>
    <w:rsid w:val="00C61147"/>
    <w:rsid w:val="00C617C3"/>
    <w:rsid w:val="00C61815"/>
    <w:rsid w:val="00C61997"/>
    <w:rsid w:val="00C62391"/>
    <w:rsid w:val="00C623B3"/>
    <w:rsid w:val="00C628B4"/>
    <w:rsid w:val="00C633A2"/>
    <w:rsid w:val="00C63985"/>
    <w:rsid w:val="00C63B67"/>
    <w:rsid w:val="00C63C3F"/>
    <w:rsid w:val="00C63CFF"/>
    <w:rsid w:val="00C641F2"/>
    <w:rsid w:val="00C647A0"/>
    <w:rsid w:val="00C64912"/>
    <w:rsid w:val="00C65D27"/>
    <w:rsid w:val="00C65E6C"/>
    <w:rsid w:val="00C66041"/>
    <w:rsid w:val="00C67D1A"/>
    <w:rsid w:val="00C70685"/>
    <w:rsid w:val="00C7098A"/>
    <w:rsid w:val="00C70B3C"/>
    <w:rsid w:val="00C70E6D"/>
    <w:rsid w:val="00C717ED"/>
    <w:rsid w:val="00C7189F"/>
    <w:rsid w:val="00C71E3A"/>
    <w:rsid w:val="00C71EBE"/>
    <w:rsid w:val="00C72006"/>
    <w:rsid w:val="00C73C68"/>
    <w:rsid w:val="00C7465B"/>
    <w:rsid w:val="00C74816"/>
    <w:rsid w:val="00C74950"/>
    <w:rsid w:val="00C75AB7"/>
    <w:rsid w:val="00C760AD"/>
    <w:rsid w:val="00C7637D"/>
    <w:rsid w:val="00C76A9A"/>
    <w:rsid w:val="00C76F1A"/>
    <w:rsid w:val="00C77B9F"/>
    <w:rsid w:val="00C77FEE"/>
    <w:rsid w:val="00C802F8"/>
    <w:rsid w:val="00C803FB"/>
    <w:rsid w:val="00C807BD"/>
    <w:rsid w:val="00C82BC5"/>
    <w:rsid w:val="00C82D82"/>
    <w:rsid w:val="00C82F43"/>
    <w:rsid w:val="00C8335E"/>
    <w:rsid w:val="00C837E7"/>
    <w:rsid w:val="00C84AA9"/>
    <w:rsid w:val="00C85946"/>
    <w:rsid w:val="00C85A13"/>
    <w:rsid w:val="00C85AD2"/>
    <w:rsid w:val="00C87099"/>
    <w:rsid w:val="00C870ED"/>
    <w:rsid w:val="00C906F6"/>
    <w:rsid w:val="00C908A3"/>
    <w:rsid w:val="00C9155E"/>
    <w:rsid w:val="00C92423"/>
    <w:rsid w:val="00C93869"/>
    <w:rsid w:val="00C93E0F"/>
    <w:rsid w:val="00C93FDC"/>
    <w:rsid w:val="00C940E1"/>
    <w:rsid w:val="00C953E2"/>
    <w:rsid w:val="00C959BD"/>
    <w:rsid w:val="00C968F6"/>
    <w:rsid w:val="00C974B7"/>
    <w:rsid w:val="00CA03F2"/>
    <w:rsid w:val="00CA07EF"/>
    <w:rsid w:val="00CA1647"/>
    <w:rsid w:val="00CA1B5A"/>
    <w:rsid w:val="00CA1E1B"/>
    <w:rsid w:val="00CA289B"/>
    <w:rsid w:val="00CA3BB3"/>
    <w:rsid w:val="00CA443A"/>
    <w:rsid w:val="00CA4973"/>
    <w:rsid w:val="00CA531E"/>
    <w:rsid w:val="00CA6723"/>
    <w:rsid w:val="00CB0058"/>
    <w:rsid w:val="00CB0838"/>
    <w:rsid w:val="00CB1BCD"/>
    <w:rsid w:val="00CB1E00"/>
    <w:rsid w:val="00CB27C9"/>
    <w:rsid w:val="00CB282A"/>
    <w:rsid w:val="00CB29F8"/>
    <w:rsid w:val="00CB2AD4"/>
    <w:rsid w:val="00CB386A"/>
    <w:rsid w:val="00CB3B0C"/>
    <w:rsid w:val="00CB40BF"/>
    <w:rsid w:val="00CB56ED"/>
    <w:rsid w:val="00CB5AAC"/>
    <w:rsid w:val="00CB5D3F"/>
    <w:rsid w:val="00CB5D4E"/>
    <w:rsid w:val="00CB62B8"/>
    <w:rsid w:val="00CB62EB"/>
    <w:rsid w:val="00CB6442"/>
    <w:rsid w:val="00CB66EA"/>
    <w:rsid w:val="00CB674A"/>
    <w:rsid w:val="00CB6763"/>
    <w:rsid w:val="00CB7905"/>
    <w:rsid w:val="00CC09FE"/>
    <w:rsid w:val="00CC1042"/>
    <w:rsid w:val="00CC1428"/>
    <w:rsid w:val="00CC1DCB"/>
    <w:rsid w:val="00CC1DEF"/>
    <w:rsid w:val="00CC1E6D"/>
    <w:rsid w:val="00CC2772"/>
    <w:rsid w:val="00CC29FA"/>
    <w:rsid w:val="00CC2B92"/>
    <w:rsid w:val="00CC304A"/>
    <w:rsid w:val="00CC3434"/>
    <w:rsid w:val="00CC3AD0"/>
    <w:rsid w:val="00CC4558"/>
    <w:rsid w:val="00CC5E4F"/>
    <w:rsid w:val="00CC6678"/>
    <w:rsid w:val="00CC736B"/>
    <w:rsid w:val="00CC73CB"/>
    <w:rsid w:val="00CC7479"/>
    <w:rsid w:val="00CC74EB"/>
    <w:rsid w:val="00CD098F"/>
    <w:rsid w:val="00CD15EE"/>
    <w:rsid w:val="00CD1959"/>
    <w:rsid w:val="00CD4E7B"/>
    <w:rsid w:val="00CD52D7"/>
    <w:rsid w:val="00CD68C1"/>
    <w:rsid w:val="00CD6F30"/>
    <w:rsid w:val="00CD7DD4"/>
    <w:rsid w:val="00CE01C6"/>
    <w:rsid w:val="00CE0414"/>
    <w:rsid w:val="00CE1773"/>
    <w:rsid w:val="00CE236E"/>
    <w:rsid w:val="00CE26EC"/>
    <w:rsid w:val="00CE291D"/>
    <w:rsid w:val="00CE3481"/>
    <w:rsid w:val="00CE3DCC"/>
    <w:rsid w:val="00CE417B"/>
    <w:rsid w:val="00CE4F8E"/>
    <w:rsid w:val="00CE5071"/>
    <w:rsid w:val="00CE5076"/>
    <w:rsid w:val="00CE5A96"/>
    <w:rsid w:val="00CE61BE"/>
    <w:rsid w:val="00CE6A60"/>
    <w:rsid w:val="00CE7127"/>
    <w:rsid w:val="00CE7B28"/>
    <w:rsid w:val="00CF1465"/>
    <w:rsid w:val="00CF1D15"/>
    <w:rsid w:val="00CF28BF"/>
    <w:rsid w:val="00CF2B24"/>
    <w:rsid w:val="00CF42BF"/>
    <w:rsid w:val="00CF42F8"/>
    <w:rsid w:val="00CF468E"/>
    <w:rsid w:val="00CF49F2"/>
    <w:rsid w:val="00CF5FC5"/>
    <w:rsid w:val="00CF6889"/>
    <w:rsid w:val="00CF6AD0"/>
    <w:rsid w:val="00CF7B37"/>
    <w:rsid w:val="00CF7DF5"/>
    <w:rsid w:val="00D00E00"/>
    <w:rsid w:val="00D010E6"/>
    <w:rsid w:val="00D01358"/>
    <w:rsid w:val="00D01B4B"/>
    <w:rsid w:val="00D02397"/>
    <w:rsid w:val="00D02703"/>
    <w:rsid w:val="00D04427"/>
    <w:rsid w:val="00D04537"/>
    <w:rsid w:val="00D046E9"/>
    <w:rsid w:val="00D04B90"/>
    <w:rsid w:val="00D05523"/>
    <w:rsid w:val="00D057CD"/>
    <w:rsid w:val="00D05A62"/>
    <w:rsid w:val="00D07367"/>
    <w:rsid w:val="00D1056D"/>
    <w:rsid w:val="00D10A56"/>
    <w:rsid w:val="00D1140C"/>
    <w:rsid w:val="00D11C9A"/>
    <w:rsid w:val="00D120E1"/>
    <w:rsid w:val="00D124FB"/>
    <w:rsid w:val="00D13122"/>
    <w:rsid w:val="00D13E0F"/>
    <w:rsid w:val="00D140DA"/>
    <w:rsid w:val="00D1422E"/>
    <w:rsid w:val="00D143B6"/>
    <w:rsid w:val="00D14EF5"/>
    <w:rsid w:val="00D15053"/>
    <w:rsid w:val="00D15830"/>
    <w:rsid w:val="00D1591F"/>
    <w:rsid w:val="00D15CEA"/>
    <w:rsid w:val="00D16242"/>
    <w:rsid w:val="00D16690"/>
    <w:rsid w:val="00D169E5"/>
    <w:rsid w:val="00D173B7"/>
    <w:rsid w:val="00D173D0"/>
    <w:rsid w:val="00D17C5B"/>
    <w:rsid w:val="00D17D01"/>
    <w:rsid w:val="00D217A5"/>
    <w:rsid w:val="00D21B09"/>
    <w:rsid w:val="00D22F58"/>
    <w:rsid w:val="00D238FE"/>
    <w:rsid w:val="00D23A20"/>
    <w:rsid w:val="00D2513C"/>
    <w:rsid w:val="00D25244"/>
    <w:rsid w:val="00D257D6"/>
    <w:rsid w:val="00D25C46"/>
    <w:rsid w:val="00D2600D"/>
    <w:rsid w:val="00D2613B"/>
    <w:rsid w:val="00D26249"/>
    <w:rsid w:val="00D300F8"/>
    <w:rsid w:val="00D30BD1"/>
    <w:rsid w:val="00D30F82"/>
    <w:rsid w:val="00D31B3A"/>
    <w:rsid w:val="00D31EE5"/>
    <w:rsid w:val="00D34B2F"/>
    <w:rsid w:val="00D34DB0"/>
    <w:rsid w:val="00D35162"/>
    <w:rsid w:val="00D36840"/>
    <w:rsid w:val="00D36C4C"/>
    <w:rsid w:val="00D37B28"/>
    <w:rsid w:val="00D37FA4"/>
    <w:rsid w:val="00D40A9F"/>
    <w:rsid w:val="00D40B77"/>
    <w:rsid w:val="00D410FD"/>
    <w:rsid w:val="00D41CC1"/>
    <w:rsid w:val="00D42763"/>
    <w:rsid w:val="00D42D05"/>
    <w:rsid w:val="00D43119"/>
    <w:rsid w:val="00D43C2D"/>
    <w:rsid w:val="00D4540F"/>
    <w:rsid w:val="00D45C90"/>
    <w:rsid w:val="00D45D53"/>
    <w:rsid w:val="00D46002"/>
    <w:rsid w:val="00D46DDB"/>
    <w:rsid w:val="00D470C8"/>
    <w:rsid w:val="00D47D27"/>
    <w:rsid w:val="00D5019D"/>
    <w:rsid w:val="00D508C8"/>
    <w:rsid w:val="00D50B37"/>
    <w:rsid w:val="00D51166"/>
    <w:rsid w:val="00D51811"/>
    <w:rsid w:val="00D52785"/>
    <w:rsid w:val="00D5329E"/>
    <w:rsid w:val="00D539B7"/>
    <w:rsid w:val="00D53FF4"/>
    <w:rsid w:val="00D54792"/>
    <w:rsid w:val="00D555AE"/>
    <w:rsid w:val="00D5567F"/>
    <w:rsid w:val="00D55C9A"/>
    <w:rsid w:val="00D55DEA"/>
    <w:rsid w:val="00D57C9C"/>
    <w:rsid w:val="00D57F67"/>
    <w:rsid w:val="00D6020F"/>
    <w:rsid w:val="00D60AE6"/>
    <w:rsid w:val="00D60B83"/>
    <w:rsid w:val="00D6219C"/>
    <w:rsid w:val="00D624AC"/>
    <w:rsid w:val="00D629CE"/>
    <w:rsid w:val="00D637CB"/>
    <w:rsid w:val="00D63FA7"/>
    <w:rsid w:val="00D64D8D"/>
    <w:rsid w:val="00D655BA"/>
    <w:rsid w:val="00D6696E"/>
    <w:rsid w:val="00D66B26"/>
    <w:rsid w:val="00D66C4A"/>
    <w:rsid w:val="00D677A4"/>
    <w:rsid w:val="00D67BC9"/>
    <w:rsid w:val="00D70D8D"/>
    <w:rsid w:val="00D71426"/>
    <w:rsid w:val="00D71615"/>
    <w:rsid w:val="00D7174D"/>
    <w:rsid w:val="00D71C40"/>
    <w:rsid w:val="00D746F2"/>
    <w:rsid w:val="00D75D2F"/>
    <w:rsid w:val="00D764FC"/>
    <w:rsid w:val="00D766D1"/>
    <w:rsid w:val="00D773D5"/>
    <w:rsid w:val="00D7764D"/>
    <w:rsid w:val="00D7784B"/>
    <w:rsid w:val="00D77C21"/>
    <w:rsid w:val="00D80452"/>
    <w:rsid w:val="00D8098F"/>
    <w:rsid w:val="00D80A2F"/>
    <w:rsid w:val="00D81566"/>
    <w:rsid w:val="00D819E1"/>
    <w:rsid w:val="00D828C2"/>
    <w:rsid w:val="00D83458"/>
    <w:rsid w:val="00D83674"/>
    <w:rsid w:val="00D83704"/>
    <w:rsid w:val="00D84A57"/>
    <w:rsid w:val="00D85423"/>
    <w:rsid w:val="00D85A7D"/>
    <w:rsid w:val="00D85B4A"/>
    <w:rsid w:val="00D85DAA"/>
    <w:rsid w:val="00D861EA"/>
    <w:rsid w:val="00D8706A"/>
    <w:rsid w:val="00D8745E"/>
    <w:rsid w:val="00D87CE3"/>
    <w:rsid w:val="00D9084D"/>
    <w:rsid w:val="00D90EB8"/>
    <w:rsid w:val="00D9195E"/>
    <w:rsid w:val="00D9230F"/>
    <w:rsid w:val="00D93BB2"/>
    <w:rsid w:val="00D9479B"/>
    <w:rsid w:val="00D94892"/>
    <w:rsid w:val="00D94B6E"/>
    <w:rsid w:val="00D94D8C"/>
    <w:rsid w:val="00D95D51"/>
    <w:rsid w:val="00D95D75"/>
    <w:rsid w:val="00D968BA"/>
    <w:rsid w:val="00D9702B"/>
    <w:rsid w:val="00D972B5"/>
    <w:rsid w:val="00D972E1"/>
    <w:rsid w:val="00DA0530"/>
    <w:rsid w:val="00DA0860"/>
    <w:rsid w:val="00DA13A7"/>
    <w:rsid w:val="00DA14E8"/>
    <w:rsid w:val="00DA1AEC"/>
    <w:rsid w:val="00DA206E"/>
    <w:rsid w:val="00DA405D"/>
    <w:rsid w:val="00DA52BD"/>
    <w:rsid w:val="00DA59F0"/>
    <w:rsid w:val="00DA5D40"/>
    <w:rsid w:val="00DA6653"/>
    <w:rsid w:val="00DA6BBC"/>
    <w:rsid w:val="00DA730E"/>
    <w:rsid w:val="00DA7326"/>
    <w:rsid w:val="00DA792B"/>
    <w:rsid w:val="00DA7AAB"/>
    <w:rsid w:val="00DB0091"/>
    <w:rsid w:val="00DB0402"/>
    <w:rsid w:val="00DB0FAE"/>
    <w:rsid w:val="00DB1387"/>
    <w:rsid w:val="00DB1797"/>
    <w:rsid w:val="00DB2446"/>
    <w:rsid w:val="00DB288C"/>
    <w:rsid w:val="00DB2A37"/>
    <w:rsid w:val="00DB2BB7"/>
    <w:rsid w:val="00DB41EC"/>
    <w:rsid w:val="00DB4277"/>
    <w:rsid w:val="00DB5753"/>
    <w:rsid w:val="00DB7085"/>
    <w:rsid w:val="00DB7149"/>
    <w:rsid w:val="00DC079A"/>
    <w:rsid w:val="00DC21A9"/>
    <w:rsid w:val="00DC2368"/>
    <w:rsid w:val="00DC259F"/>
    <w:rsid w:val="00DC386F"/>
    <w:rsid w:val="00DC3D2A"/>
    <w:rsid w:val="00DC43B2"/>
    <w:rsid w:val="00DC4D4F"/>
    <w:rsid w:val="00DC4F82"/>
    <w:rsid w:val="00DC6AFB"/>
    <w:rsid w:val="00DC6D25"/>
    <w:rsid w:val="00DC7D15"/>
    <w:rsid w:val="00DC7F13"/>
    <w:rsid w:val="00DD0AB8"/>
    <w:rsid w:val="00DD2253"/>
    <w:rsid w:val="00DD2906"/>
    <w:rsid w:val="00DD2D51"/>
    <w:rsid w:val="00DD39EB"/>
    <w:rsid w:val="00DD3CB0"/>
    <w:rsid w:val="00DD5056"/>
    <w:rsid w:val="00DD548A"/>
    <w:rsid w:val="00DD6785"/>
    <w:rsid w:val="00DD6AFC"/>
    <w:rsid w:val="00DD709C"/>
    <w:rsid w:val="00DD7145"/>
    <w:rsid w:val="00DD74A9"/>
    <w:rsid w:val="00DE0E1F"/>
    <w:rsid w:val="00DE1B02"/>
    <w:rsid w:val="00DE1B91"/>
    <w:rsid w:val="00DE2051"/>
    <w:rsid w:val="00DE2123"/>
    <w:rsid w:val="00DE299F"/>
    <w:rsid w:val="00DE3522"/>
    <w:rsid w:val="00DE3EC3"/>
    <w:rsid w:val="00DE3F69"/>
    <w:rsid w:val="00DE4733"/>
    <w:rsid w:val="00DE4CFB"/>
    <w:rsid w:val="00DE546A"/>
    <w:rsid w:val="00DE6570"/>
    <w:rsid w:val="00DE6740"/>
    <w:rsid w:val="00DE6B43"/>
    <w:rsid w:val="00DE72CA"/>
    <w:rsid w:val="00DE74B3"/>
    <w:rsid w:val="00DE7970"/>
    <w:rsid w:val="00DF12DD"/>
    <w:rsid w:val="00DF1495"/>
    <w:rsid w:val="00DF1900"/>
    <w:rsid w:val="00DF24B5"/>
    <w:rsid w:val="00DF2A85"/>
    <w:rsid w:val="00DF306E"/>
    <w:rsid w:val="00DF312A"/>
    <w:rsid w:val="00DF31DB"/>
    <w:rsid w:val="00DF3220"/>
    <w:rsid w:val="00DF386F"/>
    <w:rsid w:val="00DF418C"/>
    <w:rsid w:val="00DF41F6"/>
    <w:rsid w:val="00DF43EB"/>
    <w:rsid w:val="00DF5868"/>
    <w:rsid w:val="00DF58AD"/>
    <w:rsid w:val="00DF5F85"/>
    <w:rsid w:val="00DF6509"/>
    <w:rsid w:val="00DF65AB"/>
    <w:rsid w:val="00DF6BA3"/>
    <w:rsid w:val="00DF71CC"/>
    <w:rsid w:val="00DF74C3"/>
    <w:rsid w:val="00E00064"/>
    <w:rsid w:val="00E0030E"/>
    <w:rsid w:val="00E03C3C"/>
    <w:rsid w:val="00E044EE"/>
    <w:rsid w:val="00E048AF"/>
    <w:rsid w:val="00E04968"/>
    <w:rsid w:val="00E050C5"/>
    <w:rsid w:val="00E05C2F"/>
    <w:rsid w:val="00E05F75"/>
    <w:rsid w:val="00E06950"/>
    <w:rsid w:val="00E06E87"/>
    <w:rsid w:val="00E07398"/>
    <w:rsid w:val="00E1068D"/>
    <w:rsid w:val="00E10882"/>
    <w:rsid w:val="00E10A13"/>
    <w:rsid w:val="00E12262"/>
    <w:rsid w:val="00E12D69"/>
    <w:rsid w:val="00E132B4"/>
    <w:rsid w:val="00E15EDA"/>
    <w:rsid w:val="00E165A1"/>
    <w:rsid w:val="00E16D32"/>
    <w:rsid w:val="00E174AC"/>
    <w:rsid w:val="00E17DFD"/>
    <w:rsid w:val="00E20AE4"/>
    <w:rsid w:val="00E21A50"/>
    <w:rsid w:val="00E2382E"/>
    <w:rsid w:val="00E23946"/>
    <w:rsid w:val="00E23BC6"/>
    <w:rsid w:val="00E25310"/>
    <w:rsid w:val="00E25319"/>
    <w:rsid w:val="00E25D2C"/>
    <w:rsid w:val="00E25F29"/>
    <w:rsid w:val="00E26A2F"/>
    <w:rsid w:val="00E27006"/>
    <w:rsid w:val="00E2702D"/>
    <w:rsid w:val="00E27971"/>
    <w:rsid w:val="00E27AAD"/>
    <w:rsid w:val="00E27CA0"/>
    <w:rsid w:val="00E27FDB"/>
    <w:rsid w:val="00E3064F"/>
    <w:rsid w:val="00E30A1C"/>
    <w:rsid w:val="00E31386"/>
    <w:rsid w:val="00E31814"/>
    <w:rsid w:val="00E3318F"/>
    <w:rsid w:val="00E334CC"/>
    <w:rsid w:val="00E33B0C"/>
    <w:rsid w:val="00E34713"/>
    <w:rsid w:val="00E362D9"/>
    <w:rsid w:val="00E371A3"/>
    <w:rsid w:val="00E3724B"/>
    <w:rsid w:val="00E37375"/>
    <w:rsid w:val="00E37C00"/>
    <w:rsid w:val="00E4069B"/>
    <w:rsid w:val="00E40DCA"/>
    <w:rsid w:val="00E40E17"/>
    <w:rsid w:val="00E417DF"/>
    <w:rsid w:val="00E41993"/>
    <w:rsid w:val="00E41AD1"/>
    <w:rsid w:val="00E41E89"/>
    <w:rsid w:val="00E42F2B"/>
    <w:rsid w:val="00E434E4"/>
    <w:rsid w:val="00E445F5"/>
    <w:rsid w:val="00E4469B"/>
    <w:rsid w:val="00E447B0"/>
    <w:rsid w:val="00E45104"/>
    <w:rsid w:val="00E4514B"/>
    <w:rsid w:val="00E470E1"/>
    <w:rsid w:val="00E47170"/>
    <w:rsid w:val="00E476B1"/>
    <w:rsid w:val="00E47B6F"/>
    <w:rsid w:val="00E50B2A"/>
    <w:rsid w:val="00E5248E"/>
    <w:rsid w:val="00E52DDB"/>
    <w:rsid w:val="00E52F9F"/>
    <w:rsid w:val="00E53792"/>
    <w:rsid w:val="00E543B6"/>
    <w:rsid w:val="00E55898"/>
    <w:rsid w:val="00E55A6C"/>
    <w:rsid w:val="00E56075"/>
    <w:rsid w:val="00E56342"/>
    <w:rsid w:val="00E5700A"/>
    <w:rsid w:val="00E57B41"/>
    <w:rsid w:val="00E60BFE"/>
    <w:rsid w:val="00E61CC0"/>
    <w:rsid w:val="00E61E29"/>
    <w:rsid w:val="00E6219B"/>
    <w:rsid w:val="00E621A8"/>
    <w:rsid w:val="00E622E6"/>
    <w:rsid w:val="00E628E2"/>
    <w:rsid w:val="00E63774"/>
    <w:rsid w:val="00E64557"/>
    <w:rsid w:val="00E64D85"/>
    <w:rsid w:val="00E702FB"/>
    <w:rsid w:val="00E703ED"/>
    <w:rsid w:val="00E71084"/>
    <w:rsid w:val="00E71615"/>
    <w:rsid w:val="00E71CF8"/>
    <w:rsid w:val="00E72351"/>
    <w:rsid w:val="00E726B6"/>
    <w:rsid w:val="00E727EB"/>
    <w:rsid w:val="00E7301D"/>
    <w:rsid w:val="00E73406"/>
    <w:rsid w:val="00E73825"/>
    <w:rsid w:val="00E7492B"/>
    <w:rsid w:val="00E75DDB"/>
    <w:rsid w:val="00E7648E"/>
    <w:rsid w:val="00E76E72"/>
    <w:rsid w:val="00E76F4A"/>
    <w:rsid w:val="00E77D14"/>
    <w:rsid w:val="00E80EE7"/>
    <w:rsid w:val="00E815A1"/>
    <w:rsid w:val="00E81BB1"/>
    <w:rsid w:val="00E82B92"/>
    <w:rsid w:val="00E82CA0"/>
    <w:rsid w:val="00E830F0"/>
    <w:rsid w:val="00E839BC"/>
    <w:rsid w:val="00E83E2B"/>
    <w:rsid w:val="00E8436B"/>
    <w:rsid w:val="00E8488E"/>
    <w:rsid w:val="00E848F1"/>
    <w:rsid w:val="00E84D99"/>
    <w:rsid w:val="00E85373"/>
    <w:rsid w:val="00E855FF"/>
    <w:rsid w:val="00E85753"/>
    <w:rsid w:val="00E860D7"/>
    <w:rsid w:val="00E86710"/>
    <w:rsid w:val="00E90134"/>
    <w:rsid w:val="00E90A38"/>
    <w:rsid w:val="00E914F8"/>
    <w:rsid w:val="00E92166"/>
    <w:rsid w:val="00E92235"/>
    <w:rsid w:val="00E92282"/>
    <w:rsid w:val="00E92A08"/>
    <w:rsid w:val="00E92E51"/>
    <w:rsid w:val="00E9316D"/>
    <w:rsid w:val="00E9391F"/>
    <w:rsid w:val="00E9412A"/>
    <w:rsid w:val="00E9477A"/>
    <w:rsid w:val="00E950C9"/>
    <w:rsid w:val="00E96436"/>
    <w:rsid w:val="00E97191"/>
    <w:rsid w:val="00E97202"/>
    <w:rsid w:val="00EA0663"/>
    <w:rsid w:val="00EA0AF0"/>
    <w:rsid w:val="00EA11CF"/>
    <w:rsid w:val="00EA169D"/>
    <w:rsid w:val="00EA1DD2"/>
    <w:rsid w:val="00EA3718"/>
    <w:rsid w:val="00EA3816"/>
    <w:rsid w:val="00EA6012"/>
    <w:rsid w:val="00EA638F"/>
    <w:rsid w:val="00EA63B8"/>
    <w:rsid w:val="00EA6A0D"/>
    <w:rsid w:val="00EB0AF2"/>
    <w:rsid w:val="00EB1012"/>
    <w:rsid w:val="00EB1B0C"/>
    <w:rsid w:val="00EB1BA2"/>
    <w:rsid w:val="00EB3D03"/>
    <w:rsid w:val="00EB3F75"/>
    <w:rsid w:val="00EB403D"/>
    <w:rsid w:val="00EB4B44"/>
    <w:rsid w:val="00EB4E0A"/>
    <w:rsid w:val="00EB639A"/>
    <w:rsid w:val="00EB6506"/>
    <w:rsid w:val="00EB66B7"/>
    <w:rsid w:val="00EB7BC1"/>
    <w:rsid w:val="00EB7CB1"/>
    <w:rsid w:val="00EC1064"/>
    <w:rsid w:val="00EC1699"/>
    <w:rsid w:val="00EC1C83"/>
    <w:rsid w:val="00EC278C"/>
    <w:rsid w:val="00EC35A5"/>
    <w:rsid w:val="00EC35EF"/>
    <w:rsid w:val="00EC4D57"/>
    <w:rsid w:val="00EC4DF5"/>
    <w:rsid w:val="00EC7177"/>
    <w:rsid w:val="00ED0443"/>
    <w:rsid w:val="00ED0724"/>
    <w:rsid w:val="00ED199C"/>
    <w:rsid w:val="00ED2069"/>
    <w:rsid w:val="00ED2930"/>
    <w:rsid w:val="00ED2B05"/>
    <w:rsid w:val="00ED318A"/>
    <w:rsid w:val="00ED362F"/>
    <w:rsid w:val="00ED3AA9"/>
    <w:rsid w:val="00ED3DB6"/>
    <w:rsid w:val="00ED4063"/>
    <w:rsid w:val="00ED5A92"/>
    <w:rsid w:val="00ED5E37"/>
    <w:rsid w:val="00ED7BD3"/>
    <w:rsid w:val="00EE0244"/>
    <w:rsid w:val="00EE028E"/>
    <w:rsid w:val="00EE02A6"/>
    <w:rsid w:val="00EE0F2F"/>
    <w:rsid w:val="00EE2612"/>
    <w:rsid w:val="00EE274B"/>
    <w:rsid w:val="00EE2A0D"/>
    <w:rsid w:val="00EE32C8"/>
    <w:rsid w:val="00EE39B1"/>
    <w:rsid w:val="00EE64D2"/>
    <w:rsid w:val="00EE6B51"/>
    <w:rsid w:val="00EE70FF"/>
    <w:rsid w:val="00EE74E2"/>
    <w:rsid w:val="00EE7FF7"/>
    <w:rsid w:val="00EF0564"/>
    <w:rsid w:val="00EF0F2F"/>
    <w:rsid w:val="00EF16AD"/>
    <w:rsid w:val="00EF18A1"/>
    <w:rsid w:val="00EF1B0E"/>
    <w:rsid w:val="00EF1D10"/>
    <w:rsid w:val="00EF2362"/>
    <w:rsid w:val="00EF29D2"/>
    <w:rsid w:val="00EF2D57"/>
    <w:rsid w:val="00EF34F1"/>
    <w:rsid w:val="00EF4C9B"/>
    <w:rsid w:val="00EF4FE1"/>
    <w:rsid w:val="00EF7BF9"/>
    <w:rsid w:val="00F003D3"/>
    <w:rsid w:val="00F006A7"/>
    <w:rsid w:val="00F00DF1"/>
    <w:rsid w:val="00F01333"/>
    <w:rsid w:val="00F01C24"/>
    <w:rsid w:val="00F02E29"/>
    <w:rsid w:val="00F02FD0"/>
    <w:rsid w:val="00F03AB4"/>
    <w:rsid w:val="00F069B6"/>
    <w:rsid w:val="00F06BCC"/>
    <w:rsid w:val="00F07150"/>
    <w:rsid w:val="00F07DA1"/>
    <w:rsid w:val="00F11BFD"/>
    <w:rsid w:val="00F11D2C"/>
    <w:rsid w:val="00F13410"/>
    <w:rsid w:val="00F13B5B"/>
    <w:rsid w:val="00F14338"/>
    <w:rsid w:val="00F15F46"/>
    <w:rsid w:val="00F167DC"/>
    <w:rsid w:val="00F16BCA"/>
    <w:rsid w:val="00F17ED7"/>
    <w:rsid w:val="00F201B9"/>
    <w:rsid w:val="00F2031E"/>
    <w:rsid w:val="00F21DDF"/>
    <w:rsid w:val="00F222E8"/>
    <w:rsid w:val="00F231FB"/>
    <w:rsid w:val="00F23D01"/>
    <w:rsid w:val="00F240E4"/>
    <w:rsid w:val="00F24178"/>
    <w:rsid w:val="00F245F5"/>
    <w:rsid w:val="00F247EA"/>
    <w:rsid w:val="00F26126"/>
    <w:rsid w:val="00F26862"/>
    <w:rsid w:val="00F269A0"/>
    <w:rsid w:val="00F27514"/>
    <w:rsid w:val="00F30579"/>
    <w:rsid w:val="00F311D4"/>
    <w:rsid w:val="00F32065"/>
    <w:rsid w:val="00F34058"/>
    <w:rsid w:val="00F34A81"/>
    <w:rsid w:val="00F34C0B"/>
    <w:rsid w:val="00F34CFE"/>
    <w:rsid w:val="00F34DDA"/>
    <w:rsid w:val="00F3552F"/>
    <w:rsid w:val="00F3659B"/>
    <w:rsid w:val="00F36BF8"/>
    <w:rsid w:val="00F36D39"/>
    <w:rsid w:val="00F37202"/>
    <w:rsid w:val="00F3724A"/>
    <w:rsid w:val="00F37714"/>
    <w:rsid w:val="00F379B9"/>
    <w:rsid w:val="00F37B1D"/>
    <w:rsid w:val="00F37BD6"/>
    <w:rsid w:val="00F37F22"/>
    <w:rsid w:val="00F41ACD"/>
    <w:rsid w:val="00F41C40"/>
    <w:rsid w:val="00F41D07"/>
    <w:rsid w:val="00F4347C"/>
    <w:rsid w:val="00F466F6"/>
    <w:rsid w:val="00F47433"/>
    <w:rsid w:val="00F47B22"/>
    <w:rsid w:val="00F47E62"/>
    <w:rsid w:val="00F5036F"/>
    <w:rsid w:val="00F5181E"/>
    <w:rsid w:val="00F518A7"/>
    <w:rsid w:val="00F526EB"/>
    <w:rsid w:val="00F532AF"/>
    <w:rsid w:val="00F53E58"/>
    <w:rsid w:val="00F54DE1"/>
    <w:rsid w:val="00F56B22"/>
    <w:rsid w:val="00F56D96"/>
    <w:rsid w:val="00F56DB4"/>
    <w:rsid w:val="00F6052A"/>
    <w:rsid w:val="00F60A0E"/>
    <w:rsid w:val="00F61540"/>
    <w:rsid w:val="00F621EB"/>
    <w:rsid w:val="00F62E8D"/>
    <w:rsid w:val="00F6338E"/>
    <w:rsid w:val="00F633F7"/>
    <w:rsid w:val="00F6568A"/>
    <w:rsid w:val="00F66D9D"/>
    <w:rsid w:val="00F66FC2"/>
    <w:rsid w:val="00F67D07"/>
    <w:rsid w:val="00F67D9A"/>
    <w:rsid w:val="00F67E87"/>
    <w:rsid w:val="00F7043A"/>
    <w:rsid w:val="00F7050D"/>
    <w:rsid w:val="00F7089B"/>
    <w:rsid w:val="00F7157D"/>
    <w:rsid w:val="00F718F4"/>
    <w:rsid w:val="00F71B17"/>
    <w:rsid w:val="00F7314D"/>
    <w:rsid w:val="00F74329"/>
    <w:rsid w:val="00F7531E"/>
    <w:rsid w:val="00F77F0C"/>
    <w:rsid w:val="00F80FD8"/>
    <w:rsid w:val="00F82738"/>
    <w:rsid w:val="00F8283A"/>
    <w:rsid w:val="00F8317D"/>
    <w:rsid w:val="00F831E0"/>
    <w:rsid w:val="00F83945"/>
    <w:rsid w:val="00F845CB"/>
    <w:rsid w:val="00F847CB"/>
    <w:rsid w:val="00F84905"/>
    <w:rsid w:val="00F85726"/>
    <w:rsid w:val="00F85A7C"/>
    <w:rsid w:val="00F8650D"/>
    <w:rsid w:val="00F86B52"/>
    <w:rsid w:val="00F9003B"/>
    <w:rsid w:val="00F90CA3"/>
    <w:rsid w:val="00F90D43"/>
    <w:rsid w:val="00F90E31"/>
    <w:rsid w:val="00F915DC"/>
    <w:rsid w:val="00F93DB2"/>
    <w:rsid w:val="00F94230"/>
    <w:rsid w:val="00F94288"/>
    <w:rsid w:val="00F9454B"/>
    <w:rsid w:val="00F94E3A"/>
    <w:rsid w:val="00F95038"/>
    <w:rsid w:val="00FA0660"/>
    <w:rsid w:val="00FA122D"/>
    <w:rsid w:val="00FA12B5"/>
    <w:rsid w:val="00FA21B8"/>
    <w:rsid w:val="00FA2D27"/>
    <w:rsid w:val="00FA2E23"/>
    <w:rsid w:val="00FA2EB1"/>
    <w:rsid w:val="00FA3231"/>
    <w:rsid w:val="00FA3838"/>
    <w:rsid w:val="00FA49B3"/>
    <w:rsid w:val="00FA4D76"/>
    <w:rsid w:val="00FA4EF2"/>
    <w:rsid w:val="00FA63D8"/>
    <w:rsid w:val="00FA78A7"/>
    <w:rsid w:val="00FB02FF"/>
    <w:rsid w:val="00FB0D02"/>
    <w:rsid w:val="00FB1104"/>
    <w:rsid w:val="00FB1DDD"/>
    <w:rsid w:val="00FB2C5D"/>
    <w:rsid w:val="00FB3306"/>
    <w:rsid w:val="00FB38E7"/>
    <w:rsid w:val="00FB3E9A"/>
    <w:rsid w:val="00FB4196"/>
    <w:rsid w:val="00FB4876"/>
    <w:rsid w:val="00FB541F"/>
    <w:rsid w:val="00FB5838"/>
    <w:rsid w:val="00FB5F3C"/>
    <w:rsid w:val="00FB62EB"/>
    <w:rsid w:val="00FB6D6F"/>
    <w:rsid w:val="00FC0135"/>
    <w:rsid w:val="00FC0DBC"/>
    <w:rsid w:val="00FC1A47"/>
    <w:rsid w:val="00FC1D53"/>
    <w:rsid w:val="00FC2C84"/>
    <w:rsid w:val="00FC3027"/>
    <w:rsid w:val="00FC3B64"/>
    <w:rsid w:val="00FC3D5B"/>
    <w:rsid w:val="00FC4500"/>
    <w:rsid w:val="00FC4691"/>
    <w:rsid w:val="00FC515D"/>
    <w:rsid w:val="00FC6810"/>
    <w:rsid w:val="00FC6A45"/>
    <w:rsid w:val="00FC6D72"/>
    <w:rsid w:val="00FD07A0"/>
    <w:rsid w:val="00FD08C5"/>
    <w:rsid w:val="00FD1107"/>
    <w:rsid w:val="00FD229D"/>
    <w:rsid w:val="00FD282D"/>
    <w:rsid w:val="00FD36A8"/>
    <w:rsid w:val="00FD3B04"/>
    <w:rsid w:val="00FD46B7"/>
    <w:rsid w:val="00FD5C78"/>
    <w:rsid w:val="00FD64FB"/>
    <w:rsid w:val="00FD70AA"/>
    <w:rsid w:val="00FD7C1A"/>
    <w:rsid w:val="00FE0CAD"/>
    <w:rsid w:val="00FE0E4E"/>
    <w:rsid w:val="00FE15C7"/>
    <w:rsid w:val="00FE19E2"/>
    <w:rsid w:val="00FE25F8"/>
    <w:rsid w:val="00FE2BDA"/>
    <w:rsid w:val="00FE2E12"/>
    <w:rsid w:val="00FE2ED9"/>
    <w:rsid w:val="00FE42FE"/>
    <w:rsid w:val="00FE4545"/>
    <w:rsid w:val="00FE4FBA"/>
    <w:rsid w:val="00FE5113"/>
    <w:rsid w:val="00FE54DB"/>
    <w:rsid w:val="00FE5BC9"/>
    <w:rsid w:val="00FE6099"/>
    <w:rsid w:val="00FE6482"/>
    <w:rsid w:val="00FE7660"/>
    <w:rsid w:val="00FE799E"/>
    <w:rsid w:val="00FE7A9F"/>
    <w:rsid w:val="00FF0740"/>
    <w:rsid w:val="00FF0B35"/>
    <w:rsid w:val="00FF1270"/>
    <w:rsid w:val="00FF211E"/>
    <w:rsid w:val="00FF2580"/>
    <w:rsid w:val="00FF2ED4"/>
    <w:rsid w:val="00FF5293"/>
    <w:rsid w:val="00FF52DE"/>
    <w:rsid w:val="00FF5A4C"/>
    <w:rsid w:val="00FF5BAB"/>
    <w:rsid w:val="00FF6550"/>
    <w:rsid w:val="00FF6551"/>
    <w:rsid w:val="00FF77D7"/>
    <w:rsid w:val="00FF7D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772E68F4"/>
  <w15:chartTrackingRefBased/>
  <w15:docId w15:val="{21618330-C71E-4222-ADEA-7D1A7D57F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863"/>
    <w:rPr>
      <w:lang w:val="en-US" w:eastAsia="en-US"/>
    </w:rPr>
  </w:style>
  <w:style w:type="paragraph" w:styleId="Heading1">
    <w:name w:val="heading 1"/>
    <w:basedOn w:val="Normal"/>
    <w:next w:val="Normal"/>
    <w:qFormat/>
    <w:rsid w:val="00173965"/>
    <w:pPr>
      <w:keepNext/>
      <w:outlineLvl w:val="0"/>
    </w:pPr>
    <w:rPr>
      <w:sz w:val="28"/>
    </w:rPr>
  </w:style>
  <w:style w:type="paragraph" w:styleId="Heading2">
    <w:name w:val="heading 2"/>
    <w:basedOn w:val="Normal"/>
    <w:next w:val="Normal"/>
    <w:link w:val="Heading2Char"/>
    <w:qFormat/>
    <w:rsid w:val="00173965"/>
    <w:pPr>
      <w:keepNext/>
      <w:spacing w:before="240" w:after="120"/>
      <w:outlineLvl w:val="1"/>
    </w:pPr>
    <w:rPr>
      <w:rFonts w:ascii="Calibri" w:hAnsi="Calibri"/>
      <w:b/>
      <w:sz w:val="32"/>
      <w:lang w:val="en-GB"/>
    </w:rPr>
  </w:style>
  <w:style w:type="paragraph" w:styleId="Heading3">
    <w:name w:val="heading 3"/>
    <w:basedOn w:val="Normal"/>
    <w:next w:val="Normal"/>
    <w:qFormat/>
    <w:rsid w:val="00173965"/>
    <w:pPr>
      <w:keepNext/>
      <w:outlineLvl w:val="2"/>
    </w:pPr>
    <w:rPr>
      <w:b/>
      <w:sz w:val="24"/>
      <w:lang w:val="en-GB"/>
    </w:rPr>
  </w:style>
  <w:style w:type="paragraph" w:styleId="Heading4">
    <w:name w:val="heading 4"/>
    <w:basedOn w:val="Normal"/>
    <w:next w:val="Normal"/>
    <w:qFormat/>
    <w:rsid w:val="00173965"/>
    <w:pPr>
      <w:keepNext/>
      <w:outlineLvl w:val="3"/>
    </w:pPr>
    <w:rPr>
      <w:b/>
    </w:rPr>
  </w:style>
  <w:style w:type="paragraph" w:styleId="Heading5">
    <w:name w:val="heading 5"/>
    <w:basedOn w:val="Normal"/>
    <w:next w:val="Normal"/>
    <w:qFormat/>
    <w:rsid w:val="00173965"/>
    <w:pPr>
      <w:keepNext/>
      <w:outlineLvl w:val="4"/>
    </w:pPr>
    <w:rPr>
      <w:i/>
      <w:iCs/>
    </w:rPr>
  </w:style>
  <w:style w:type="paragraph" w:styleId="Heading6">
    <w:name w:val="heading 6"/>
    <w:basedOn w:val="Normal"/>
    <w:next w:val="Normal"/>
    <w:qFormat/>
    <w:rsid w:val="00173965"/>
    <w:pPr>
      <w:keepNext/>
      <w:jc w:val="center"/>
      <w:outlineLvl w:val="5"/>
    </w:pPr>
    <w:rPr>
      <w:rFonts w:ascii="Photina" w:hAnsi="Photina"/>
      <w:i/>
    </w:rPr>
  </w:style>
  <w:style w:type="paragraph" w:styleId="Heading7">
    <w:name w:val="heading 7"/>
    <w:basedOn w:val="Normal"/>
    <w:next w:val="Normal"/>
    <w:qFormat/>
    <w:rsid w:val="00173965"/>
    <w:pPr>
      <w:keepNext/>
      <w:jc w:val="right"/>
      <w:outlineLvl w:val="6"/>
    </w:pPr>
    <w:rPr>
      <w:rFonts w:ascii="Bookman Old Style" w:hAnsi="Bookman Old Style"/>
      <w:sz w:val="28"/>
      <w:szCs w:val="24"/>
      <w:lang w:val="en-GB"/>
    </w:rPr>
  </w:style>
  <w:style w:type="paragraph" w:styleId="Heading8">
    <w:name w:val="heading 8"/>
    <w:basedOn w:val="Normal"/>
    <w:next w:val="Normal"/>
    <w:qFormat/>
    <w:rsid w:val="00173965"/>
    <w:pPr>
      <w:keepNext/>
      <w:outlineLvl w:val="7"/>
    </w:pPr>
    <w:rPr>
      <w:rFonts w:eastAsia="Lucida Sans Unicode"/>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73965"/>
    <w:rPr>
      <w:sz w:val="28"/>
    </w:rPr>
  </w:style>
  <w:style w:type="paragraph" w:styleId="Header">
    <w:name w:val="header"/>
    <w:basedOn w:val="Normal"/>
    <w:link w:val="HeaderChar"/>
    <w:rsid w:val="00173965"/>
    <w:pPr>
      <w:tabs>
        <w:tab w:val="left" w:pos="4820"/>
        <w:tab w:val="right" w:pos="8640"/>
      </w:tabs>
      <w:ind w:left="4820" w:hanging="4820"/>
    </w:pPr>
    <w:rPr>
      <w:rFonts w:ascii="Calibri" w:hAnsi="Calibri" w:cs="Calibri"/>
      <w:i/>
      <w:sz w:val="18"/>
    </w:rPr>
  </w:style>
  <w:style w:type="paragraph" w:styleId="Footer">
    <w:name w:val="footer"/>
    <w:basedOn w:val="Header"/>
    <w:autoRedefine/>
    <w:semiHidden/>
    <w:rsid w:val="00173965"/>
    <w:pPr>
      <w:tabs>
        <w:tab w:val="clear" w:pos="4820"/>
        <w:tab w:val="center" w:pos="4536"/>
      </w:tabs>
      <w:ind w:left="0" w:firstLine="0"/>
    </w:pPr>
  </w:style>
  <w:style w:type="paragraph" w:styleId="BodyText">
    <w:name w:val="Body Text"/>
    <w:basedOn w:val="Normal"/>
    <w:semiHidden/>
    <w:rsid w:val="00173965"/>
    <w:rPr>
      <w:sz w:val="24"/>
      <w:lang w:val="en-GB"/>
    </w:rPr>
  </w:style>
  <w:style w:type="character" w:styleId="Hyperlink">
    <w:name w:val="Hyperlink"/>
    <w:rsid w:val="00173965"/>
    <w:rPr>
      <w:color w:val="0000FF"/>
      <w:u w:val="single"/>
    </w:rPr>
  </w:style>
  <w:style w:type="paragraph" w:styleId="BodyText2">
    <w:name w:val="Body Text 2"/>
    <w:basedOn w:val="Normal"/>
    <w:semiHidden/>
    <w:rsid w:val="00173965"/>
    <w:rPr>
      <w:i/>
      <w:iCs/>
    </w:rPr>
  </w:style>
  <w:style w:type="paragraph" w:styleId="BodyText3">
    <w:name w:val="Body Text 3"/>
    <w:basedOn w:val="Normal"/>
    <w:semiHidden/>
    <w:rsid w:val="00173965"/>
    <w:rPr>
      <w:rFonts w:ascii="Photina" w:hAnsi="Photina"/>
      <w:b/>
      <w:bCs/>
      <w:iCs/>
      <w:sz w:val="28"/>
    </w:rPr>
  </w:style>
  <w:style w:type="character" w:styleId="FollowedHyperlink">
    <w:name w:val="FollowedHyperlink"/>
    <w:semiHidden/>
    <w:rsid w:val="00173965"/>
    <w:rPr>
      <w:color w:val="800080"/>
      <w:u w:val="single"/>
    </w:rPr>
  </w:style>
  <w:style w:type="paragraph" w:styleId="BodyTextIndent">
    <w:name w:val="Body Text Indent"/>
    <w:basedOn w:val="Normal"/>
    <w:semiHidden/>
    <w:rsid w:val="00173965"/>
    <w:pPr>
      <w:ind w:left="720" w:firstLine="720"/>
    </w:pPr>
    <w:rPr>
      <w:sz w:val="24"/>
      <w:szCs w:val="24"/>
      <w:lang w:val="en-GB"/>
    </w:rPr>
  </w:style>
  <w:style w:type="character" w:customStyle="1" w:styleId="NumberingSymbols">
    <w:name w:val="Numbering Symbols"/>
    <w:rsid w:val="00173965"/>
  </w:style>
  <w:style w:type="character" w:styleId="Strong">
    <w:name w:val="Strong"/>
    <w:qFormat/>
    <w:rsid w:val="00173965"/>
    <w:rPr>
      <w:b/>
      <w:bCs/>
    </w:rPr>
  </w:style>
  <w:style w:type="paragraph" w:customStyle="1" w:styleId="ListBullet1">
    <w:name w:val="List Bullet 1"/>
    <w:basedOn w:val="Normal"/>
    <w:rsid w:val="00173965"/>
    <w:pPr>
      <w:numPr>
        <w:numId w:val="1"/>
      </w:numPr>
      <w:suppressAutoHyphens/>
      <w:overflowPunct w:val="0"/>
      <w:autoSpaceDE w:val="0"/>
    </w:pPr>
    <w:rPr>
      <w:rFonts w:ascii="Helvetica" w:hAnsi="Helvetica"/>
      <w:lang w:val="en-GB" w:eastAsia="ar-SA"/>
    </w:rPr>
  </w:style>
  <w:style w:type="table" w:styleId="TableGrid">
    <w:name w:val="Table Grid"/>
    <w:basedOn w:val="TableNormal"/>
    <w:uiPriority w:val="59"/>
    <w:rsid w:val="00173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173965"/>
    <w:pPr>
      <w:spacing w:after="120"/>
      <w:ind w:left="283"/>
    </w:pPr>
    <w:rPr>
      <w:sz w:val="16"/>
      <w:szCs w:val="16"/>
    </w:rPr>
  </w:style>
  <w:style w:type="character" w:customStyle="1" w:styleId="BodyTextIndent3Char">
    <w:name w:val="Body Text Indent 3 Char"/>
    <w:link w:val="BodyTextIndent3"/>
    <w:uiPriority w:val="99"/>
    <w:semiHidden/>
    <w:rsid w:val="00173965"/>
    <w:rPr>
      <w:sz w:val="16"/>
      <w:szCs w:val="16"/>
      <w:lang w:val="en-US" w:eastAsia="en-US"/>
    </w:rPr>
  </w:style>
  <w:style w:type="character" w:customStyle="1" w:styleId="HeaderChar">
    <w:name w:val="Header Char"/>
    <w:link w:val="Header"/>
    <w:rsid w:val="00173965"/>
    <w:rPr>
      <w:rFonts w:ascii="Calibri" w:hAnsi="Calibri" w:cs="Calibri"/>
      <w:i/>
      <w:sz w:val="18"/>
      <w:lang w:val="en-US" w:eastAsia="en-US"/>
    </w:rPr>
  </w:style>
  <w:style w:type="paragraph" w:styleId="BalloonText">
    <w:name w:val="Balloon Text"/>
    <w:basedOn w:val="Normal"/>
    <w:link w:val="BalloonTextChar"/>
    <w:uiPriority w:val="99"/>
    <w:semiHidden/>
    <w:unhideWhenUsed/>
    <w:rsid w:val="00173965"/>
    <w:rPr>
      <w:rFonts w:ascii="Tahoma" w:hAnsi="Tahoma" w:cs="Tahoma"/>
      <w:sz w:val="16"/>
      <w:szCs w:val="16"/>
    </w:rPr>
  </w:style>
  <w:style w:type="character" w:customStyle="1" w:styleId="BalloonTextChar">
    <w:name w:val="Balloon Text Char"/>
    <w:link w:val="BalloonText"/>
    <w:uiPriority w:val="99"/>
    <w:semiHidden/>
    <w:rsid w:val="00173965"/>
    <w:rPr>
      <w:rFonts w:ascii="Tahoma" w:hAnsi="Tahoma" w:cs="Tahoma"/>
      <w:sz w:val="16"/>
      <w:szCs w:val="16"/>
      <w:lang w:val="en-US" w:eastAsia="en-US"/>
    </w:rPr>
  </w:style>
  <w:style w:type="character" w:customStyle="1" w:styleId="apple-converted-space">
    <w:name w:val="apple-converted-space"/>
    <w:rsid w:val="00C340FD"/>
  </w:style>
  <w:style w:type="paragraph" w:styleId="ListParagraph">
    <w:name w:val="List Paragraph"/>
    <w:basedOn w:val="Normal"/>
    <w:uiPriority w:val="34"/>
    <w:qFormat/>
    <w:rsid w:val="00173965"/>
    <w:pPr>
      <w:ind w:left="720"/>
    </w:pPr>
  </w:style>
  <w:style w:type="paragraph" w:customStyle="1" w:styleId="Notice">
    <w:name w:val="Notice"/>
    <w:basedOn w:val="Normal"/>
    <w:link w:val="NoticeChar"/>
    <w:qFormat/>
    <w:rsid w:val="00173965"/>
    <w:pPr>
      <w:tabs>
        <w:tab w:val="right" w:pos="5103"/>
      </w:tabs>
      <w:spacing w:after="120"/>
    </w:pPr>
    <w:rPr>
      <w:rFonts w:ascii="Calibri" w:hAnsi="Calibri"/>
    </w:rPr>
  </w:style>
  <w:style w:type="paragraph" w:customStyle="1" w:styleId="Sign">
    <w:name w:val="Sign"/>
    <w:basedOn w:val="Notice"/>
    <w:link w:val="SignChar"/>
    <w:qFormat/>
    <w:rsid w:val="00173965"/>
    <w:pPr>
      <w:ind w:left="5103"/>
    </w:pPr>
  </w:style>
  <w:style w:type="character" w:customStyle="1" w:styleId="NoticeChar">
    <w:name w:val="Notice Char"/>
    <w:link w:val="Notice"/>
    <w:rsid w:val="00173965"/>
    <w:rPr>
      <w:rFonts w:ascii="Calibri" w:hAnsi="Calibri"/>
      <w:lang w:val="en-US" w:eastAsia="en-US"/>
    </w:rPr>
  </w:style>
  <w:style w:type="paragraph" w:customStyle="1" w:styleId="List1">
    <w:name w:val="List 1"/>
    <w:basedOn w:val="Normal"/>
    <w:link w:val="List1Char"/>
    <w:qFormat/>
    <w:rsid w:val="00173965"/>
    <w:pPr>
      <w:numPr>
        <w:numId w:val="2"/>
      </w:numPr>
      <w:spacing w:before="120"/>
    </w:pPr>
    <w:rPr>
      <w:rFonts w:ascii="Calibri" w:hAnsi="Calibri"/>
      <w:b/>
    </w:rPr>
  </w:style>
  <w:style w:type="character" w:customStyle="1" w:styleId="SignChar">
    <w:name w:val="Sign Char"/>
    <w:link w:val="Sign"/>
    <w:rsid w:val="00173965"/>
  </w:style>
  <w:style w:type="paragraph" w:customStyle="1" w:styleId="Listunnumbered">
    <w:name w:val="List unnumbered"/>
    <w:basedOn w:val="Normal"/>
    <w:link w:val="ListunnumberedChar"/>
    <w:qFormat/>
    <w:rsid w:val="00173965"/>
    <w:pPr>
      <w:ind w:left="425"/>
    </w:pPr>
    <w:rPr>
      <w:rFonts w:ascii="Calibri" w:hAnsi="Calibri"/>
    </w:rPr>
  </w:style>
  <w:style w:type="character" w:customStyle="1" w:styleId="List1Char">
    <w:name w:val="List 1 Char"/>
    <w:link w:val="List1"/>
    <w:rsid w:val="00173965"/>
    <w:rPr>
      <w:rFonts w:ascii="Calibri" w:hAnsi="Calibri"/>
      <w:b/>
      <w:lang w:val="en-US" w:eastAsia="en-US"/>
    </w:rPr>
  </w:style>
  <w:style w:type="paragraph" w:customStyle="1" w:styleId="Listtwo">
    <w:name w:val="List two"/>
    <w:basedOn w:val="List1"/>
    <w:link w:val="ListtwoChar"/>
    <w:qFormat/>
    <w:rsid w:val="00173965"/>
    <w:pPr>
      <w:numPr>
        <w:numId w:val="0"/>
      </w:numPr>
      <w:spacing w:before="0"/>
    </w:pPr>
    <w:rPr>
      <w:b w:val="0"/>
    </w:rPr>
  </w:style>
  <w:style w:type="character" w:customStyle="1" w:styleId="ListunnumberedChar">
    <w:name w:val="List unnumbered Char"/>
    <w:link w:val="Listunnumbered"/>
    <w:rsid w:val="00173965"/>
    <w:rPr>
      <w:rFonts w:ascii="Calibri" w:hAnsi="Calibri"/>
      <w:lang w:val="en-US" w:eastAsia="en-US"/>
    </w:rPr>
  </w:style>
  <w:style w:type="character" w:customStyle="1" w:styleId="ListtwoChar">
    <w:name w:val="List two Char"/>
    <w:link w:val="Listtwo"/>
    <w:rsid w:val="00173965"/>
    <w:rPr>
      <w:rFonts w:ascii="Calibri" w:hAnsi="Calibri"/>
      <w:lang w:val="en-US" w:eastAsia="en-US"/>
    </w:rPr>
  </w:style>
  <w:style w:type="paragraph" w:customStyle="1" w:styleId="Header1">
    <w:name w:val="Header1"/>
    <w:basedOn w:val="Header"/>
    <w:link w:val="headerChar0"/>
    <w:qFormat/>
    <w:rsid w:val="00F222E8"/>
  </w:style>
  <w:style w:type="character" w:customStyle="1" w:styleId="headerChar0">
    <w:name w:val="header Char"/>
    <w:link w:val="Header1"/>
    <w:rsid w:val="00F222E8"/>
    <w:rPr>
      <w:rFonts w:ascii="Calibri" w:hAnsi="Calibri" w:cs="Calibri"/>
      <w:i/>
      <w:sz w:val="18"/>
      <w:lang w:val="en-US" w:eastAsia="en-US"/>
    </w:rPr>
  </w:style>
  <w:style w:type="paragraph" w:customStyle="1" w:styleId="Itemlevel1">
    <w:name w:val="Item level 1"/>
    <w:basedOn w:val="Normal"/>
    <w:link w:val="Itemlevel1Char"/>
    <w:qFormat/>
    <w:rsid w:val="00BE08BC"/>
    <w:pPr>
      <w:tabs>
        <w:tab w:val="left" w:pos="1134"/>
      </w:tabs>
      <w:spacing w:before="120"/>
    </w:pPr>
    <w:rPr>
      <w:rFonts w:ascii="Calibri" w:hAnsi="Calibri"/>
    </w:rPr>
  </w:style>
  <w:style w:type="paragraph" w:customStyle="1" w:styleId="Itemlevel2">
    <w:name w:val="Item level 2"/>
    <w:basedOn w:val="Itemlevel1"/>
    <w:link w:val="Itemlevel2Char"/>
    <w:qFormat/>
    <w:rsid w:val="00C2096C"/>
    <w:pPr>
      <w:tabs>
        <w:tab w:val="clear" w:pos="1134"/>
        <w:tab w:val="left" w:pos="1701"/>
      </w:tabs>
      <w:ind w:left="1701" w:hanging="567"/>
    </w:pPr>
  </w:style>
  <w:style w:type="character" w:customStyle="1" w:styleId="Itemlevel1Char">
    <w:name w:val="Item level 1 Char"/>
    <w:link w:val="Itemlevel1"/>
    <w:rsid w:val="00BE08BC"/>
    <w:rPr>
      <w:rFonts w:ascii="Calibri" w:hAnsi="Calibri"/>
      <w:lang w:val="en-US" w:eastAsia="en-US"/>
    </w:rPr>
  </w:style>
  <w:style w:type="paragraph" w:customStyle="1" w:styleId="Itemlevel3">
    <w:name w:val="Item level 3"/>
    <w:basedOn w:val="Itemlevel2"/>
    <w:link w:val="Itemlevel3Char"/>
    <w:qFormat/>
    <w:rsid w:val="00C2096C"/>
    <w:pPr>
      <w:tabs>
        <w:tab w:val="clear" w:pos="1701"/>
      </w:tabs>
      <w:ind w:left="2268"/>
    </w:pPr>
  </w:style>
  <w:style w:type="character" w:customStyle="1" w:styleId="Itemlevel2Char">
    <w:name w:val="Item level 2 Char"/>
    <w:basedOn w:val="Itemlevel1Char"/>
    <w:link w:val="Itemlevel2"/>
    <w:rsid w:val="00C2096C"/>
    <w:rPr>
      <w:rFonts w:ascii="Calibri" w:hAnsi="Calibri"/>
      <w:lang w:val="en-US" w:eastAsia="en-US"/>
    </w:rPr>
  </w:style>
  <w:style w:type="paragraph" w:customStyle="1" w:styleId="tablecell">
    <w:name w:val="table cell"/>
    <w:link w:val="tablecellChar"/>
    <w:qFormat/>
    <w:rsid w:val="00BE08BC"/>
    <w:rPr>
      <w:rFonts w:ascii="Calibri" w:hAnsi="Calibri" w:cs="Calibri"/>
      <w:i/>
      <w:color w:val="000000"/>
      <w:sz w:val="18"/>
      <w:shd w:val="clear" w:color="auto" w:fill="FFFFFF"/>
      <w:lang w:val="en-US" w:eastAsia="en-US"/>
    </w:rPr>
  </w:style>
  <w:style w:type="character" w:customStyle="1" w:styleId="Itemlevel3Char">
    <w:name w:val="Item level 3 Char"/>
    <w:basedOn w:val="Itemlevel2Char"/>
    <w:link w:val="Itemlevel3"/>
    <w:rsid w:val="00C2096C"/>
    <w:rPr>
      <w:rFonts w:ascii="Calibri" w:hAnsi="Calibri"/>
      <w:lang w:val="en-US" w:eastAsia="en-US"/>
    </w:rPr>
  </w:style>
  <w:style w:type="character" w:styleId="SubtleEmphasis">
    <w:name w:val="Subtle Emphasis"/>
    <w:uiPriority w:val="19"/>
    <w:qFormat/>
    <w:rsid w:val="002E323F"/>
    <w:rPr>
      <w:i/>
      <w:iCs/>
      <w:color w:val="808080"/>
    </w:rPr>
  </w:style>
  <w:style w:type="character" w:customStyle="1" w:styleId="tablecellChar">
    <w:name w:val="table cell Char"/>
    <w:link w:val="tablecell"/>
    <w:rsid w:val="00BE08BC"/>
    <w:rPr>
      <w:rFonts w:ascii="Calibri" w:hAnsi="Calibri" w:cs="Calibri"/>
      <w:i/>
      <w:color w:val="000000"/>
      <w:sz w:val="18"/>
      <w:lang w:val="en-US" w:eastAsia="en-US"/>
    </w:rPr>
  </w:style>
  <w:style w:type="table" w:customStyle="1" w:styleId="TableGrid1">
    <w:name w:val="Table Grid1"/>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514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F71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3F71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262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892C9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E406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E406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CB27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9A33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CE61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73F1"/>
    <w:pPr>
      <w:autoSpaceDE w:val="0"/>
      <w:autoSpaceDN w:val="0"/>
      <w:adjustRightInd w:val="0"/>
    </w:pPr>
    <w:rPr>
      <w:rFonts w:ascii="Calibri" w:eastAsia="Calibri" w:hAnsi="Calibri" w:cs="Calibri"/>
      <w:color w:val="000000"/>
      <w:sz w:val="24"/>
      <w:szCs w:val="24"/>
      <w:lang w:eastAsia="en-US"/>
    </w:rPr>
  </w:style>
  <w:style w:type="table" w:customStyle="1" w:styleId="TableGrid126">
    <w:name w:val="Table Grid126"/>
    <w:basedOn w:val="TableNormal"/>
    <w:next w:val="TableGrid"/>
    <w:uiPriority w:val="59"/>
    <w:rsid w:val="009F73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397E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F518A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uiPriority w:val="59"/>
    <w:rsid w:val="00C2136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CA44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F56B2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AC284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27119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59"/>
    <w:rsid w:val="00AD6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A612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C75A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901D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901D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59"/>
    <w:rsid w:val="009C4B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FF211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59"/>
    <w:rsid w:val="00FF211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DF12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7079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384BA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95BDE"/>
    <w:rPr>
      <w:rFonts w:ascii="Calibri" w:hAnsi="Calibri"/>
      <w:b/>
      <w:sz w:val="32"/>
      <w:lang w:eastAsia="en-US"/>
    </w:rPr>
  </w:style>
  <w:style w:type="paragraph" w:customStyle="1" w:styleId="itemlevel10">
    <w:name w:val="itemlevel1"/>
    <w:basedOn w:val="Normal"/>
    <w:rsid w:val="0041632D"/>
    <w:pPr>
      <w:spacing w:before="100" w:beforeAutospacing="1" w:after="100" w:afterAutospacing="1"/>
    </w:pPr>
    <w:rPr>
      <w:rFonts w:ascii="Calibri" w:eastAsia="Calibri" w:hAnsi="Calibri" w:cs="Calibri"/>
      <w:color w:val="000000"/>
      <w:sz w:val="22"/>
      <w:szCs w:val="22"/>
      <w:lang w:val="en-GB"/>
    </w:rPr>
  </w:style>
  <w:style w:type="paragraph" w:customStyle="1" w:styleId="list10">
    <w:name w:val="list1"/>
    <w:basedOn w:val="Normal"/>
    <w:rsid w:val="00C11796"/>
    <w:pPr>
      <w:spacing w:before="100" w:beforeAutospacing="1" w:after="100" w:afterAutospacing="1"/>
    </w:pPr>
    <w:rPr>
      <w:rFonts w:ascii="Calibri" w:eastAsia="Calibri" w:hAnsi="Calibri" w:cs="Calibri"/>
      <w:color w:val="000000"/>
      <w:sz w:val="22"/>
      <w:szCs w:val="22"/>
      <w:lang w:val="en-GB"/>
    </w:rPr>
  </w:style>
  <w:style w:type="character" w:styleId="CommentReference">
    <w:name w:val="annotation reference"/>
    <w:uiPriority w:val="99"/>
    <w:semiHidden/>
    <w:unhideWhenUsed/>
    <w:rsid w:val="004A5FDF"/>
    <w:rPr>
      <w:sz w:val="16"/>
      <w:szCs w:val="16"/>
    </w:rPr>
  </w:style>
  <w:style w:type="paragraph" w:styleId="CommentText">
    <w:name w:val="annotation text"/>
    <w:basedOn w:val="Normal"/>
    <w:link w:val="CommentTextChar"/>
    <w:uiPriority w:val="99"/>
    <w:semiHidden/>
    <w:unhideWhenUsed/>
    <w:rsid w:val="004A5FDF"/>
  </w:style>
  <w:style w:type="character" w:customStyle="1" w:styleId="CommentTextChar">
    <w:name w:val="Comment Text Char"/>
    <w:link w:val="CommentText"/>
    <w:uiPriority w:val="99"/>
    <w:semiHidden/>
    <w:rsid w:val="004A5FDF"/>
    <w:rPr>
      <w:lang w:val="en-US" w:eastAsia="en-US"/>
    </w:rPr>
  </w:style>
  <w:style w:type="paragraph" w:styleId="CommentSubject">
    <w:name w:val="annotation subject"/>
    <w:basedOn w:val="CommentText"/>
    <w:next w:val="CommentText"/>
    <w:link w:val="CommentSubjectChar"/>
    <w:uiPriority w:val="99"/>
    <w:semiHidden/>
    <w:unhideWhenUsed/>
    <w:rsid w:val="004A5FDF"/>
    <w:rPr>
      <w:b/>
      <w:bCs/>
    </w:rPr>
  </w:style>
  <w:style w:type="character" w:customStyle="1" w:styleId="CommentSubjectChar">
    <w:name w:val="Comment Subject Char"/>
    <w:link w:val="CommentSubject"/>
    <w:uiPriority w:val="99"/>
    <w:semiHidden/>
    <w:rsid w:val="004A5FDF"/>
    <w:rPr>
      <w:b/>
      <w:bCs/>
      <w:lang w:val="en-US" w:eastAsia="en-US"/>
    </w:rPr>
  </w:style>
  <w:style w:type="character" w:styleId="UnresolvedMention">
    <w:name w:val="Unresolved Mention"/>
    <w:uiPriority w:val="99"/>
    <w:semiHidden/>
    <w:unhideWhenUsed/>
    <w:rsid w:val="000253E1"/>
    <w:rPr>
      <w:color w:val="605E5C"/>
      <w:shd w:val="clear" w:color="auto" w:fill="E1DFDD"/>
    </w:rPr>
  </w:style>
  <w:style w:type="paragraph" w:styleId="NormalWeb">
    <w:name w:val="Normal (Web)"/>
    <w:basedOn w:val="Normal"/>
    <w:uiPriority w:val="99"/>
    <w:semiHidden/>
    <w:unhideWhenUsed/>
    <w:rsid w:val="0026321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8157">
      <w:bodyDiv w:val="1"/>
      <w:marLeft w:val="0"/>
      <w:marRight w:val="0"/>
      <w:marTop w:val="0"/>
      <w:marBottom w:val="0"/>
      <w:divBdr>
        <w:top w:val="none" w:sz="0" w:space="0" w:color="auto"/>
        <w:left w:val="none" w:sz="0" w:space="0" w:color="auto"/>
        <w:bottom w:val="none" w:sz="0" w:space="0" w:color="auto"/>
        <w:right w:val="none" w:sz="0" w:space="0" w:color="auto"/>
      </w:divBdr>
    </w:div>
    <w:div w:id="41443821">
      <w:bodyDiv w:val="1"/>
      <w:marLeft w:val="0"/>
      <w:marRight w:val="0"/>
      <w:marTop w:val="0"/>
      <w:marBottom w:val="0"/>
      <w:divBdr>
        <w:top w:val="none" w:sz="0" w:space="0" w:color="auto"/>
        <w:left w:val="none" w:sz="0" w:space="0" w:color="auto"/>
        <w:bottom w:val="none" w:sz="0" w:space="0" w:color="auto"/>
        <w:right w:val="none" w:sz="0" w:space="0" w:color="auto"/>
      </w:divBdr>
    </w:div>
    <w:div w:id="64692329">
      <w:bodyDiv w:val="1"/>
      <w:marLeft w:val="0"/>
      <w:marRight w:val="0"/>
      <w:marTop w:val="0"/>
      <w:marBottom w:val="0"/>
      <w:divBdr>
        <w:top w:val="none" w:sz="0" w:space="0" w:color="auto"/>
        <w:left w:val="none" w:sz="0" w:space="0" w:color="auto"/>
        <w:bottom w:val="none" w:sz="0" w:space="0" w:color="auto"/>
        <w:right w:val="none" w:sz="0" w:space="0" w:color="auto"/>
      </w:divBdr>
    </w:div>
    <w:div w:id="67847835">
      <w:bodyDiv w:val="1"/>
      <w:marLeft w:val="0"/>
      <w:marRight w:val="0"/>
      <w:marTop w:val="0"/>
      <w:marBottom w:val="0"/>
      <w:divBdr>
        <w:top w:val="none" w:sz="0" w:space="0" w:color="auto"/>
        <w:left w:val="none" w:sz="0" w:space="0" w:color="auto"/>
        <w:bottom w:val="none" w:sz="0" w:space="0" w:color="auto"/>
        <w:right w:val="none" w:sz="0" w:space="0" w:color="auto"/>
      </w:divBdr>
      <w:divsChild>
        <w:div w:id="1561594627">
          <w:marLeft w:val="0"/>
          <w:marRight w:val="0"/>
          <w:marTop w:val="0"/>
          <w:marBottom w:val="0"/>
          <w:divBdr>
            <w:top w:val="none" w:sz="0" w:space="0" w:color="auto"/>
            <w:left w:val="none" w:sz="0" w:space="0" w:color="auto"/>
            <w:bottom w:val="none" w:sz="0" w:space="0" w:color="auto"/>
            <w:right w:val="none" w:sz="0" w:space="0" w:color="auto"/>
          </w:divBdr>
          <w:divsChild>
            <w:div w:id="1104378444">
              <w:marLeft w:val="0"/>
              <w:marRight w:val="0"/>
              <w:marTop w:val="0"/>
              <w:marBottom w:val="0"/>
              <w:divBdr>
                <w:top w:val="none" w:sz="0" w:space="0" w:color="auto"/>
                <w:left w:val="none" w:sz="0" w:space="0" w:color="auto"/>
                <w:bottom w:val="none" w:sz="0" w:space="0" w:color="auto"/>
                <w:right w:val="none" w:sz="0" w:space="0" w:color="auto"/>
              </w:divBdr>
              <w:divsChild>
                <w:div w:id="177239360">
                  <w:marLeft w:val="0"/>
                  <w:marRight w:val="0"/>
                  <w:marTop w:val="0"/>
                  <w:marBottom w:val="0"/>
                  <w:divBdr>
                    <w:top w:val="none" w:sz="0" w:space="0" w:color="auto"/>
                    <w:left w:val="none" w:sz="0" w:space="0" w:color="auto"/>
                    <w:bottom w:val="none" w:sz="0" w:space="0" w:color="auto"/>
                    <w:right w:val="none" w:sz="0" w:space="0" w:color="auto"/>
                  </w:divBdr>
                  <w:divsChild>
                    <w:div w:id="2622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55688">
      <w:bodyDiv w:val="1"/>
      <w:marLeft w:val="0"/>
      <w:marRight w:val="0"/>
      <w:marTop w:val="0"/>
      <w:marBottom w:val="0"/>
      <w:divBdr>
        <w:top w:val="none" w:sz="0" w:space="0" w:color="auto"/>
        <w:left w:val="none" w:sz="0" w:space="0" w:color="auto"/>
        <w:bottom w:val="none" w:sz="0" w:space="0" w:color="auto"/>
        <w:right w:val="none" w:sz="0" w:space="0" w:color="auto"/>
      </w:divBdr>
      <w:divsChild>
        <w:div w:id="1096250470">
          <w:marLeft w:val="0"/>
          <w:marRight w:val="0"/>
          <w:marTop w:val="0"/>
          <w:marBottom w:val="0"/>
          <w:divBdr>
            <w:top w:val="none" w:sz="0" w:space="0" w:color="auto"/>
            <w:left w:val="none" w:sz="0" w:space="0" w:color="auto"/>
            <w:bottom w:val="none" w:sz="0" w:space="0" w:color="auto"/>
            <w:right w:val="none" w:sz="0" w:space="0" w:color="auto"/>
          </w:divBdr>
          <w:divsChild>
            <w:div w:id="975766293">
              <w:marLeft w:val="0"/>
              <w:marRight w:val="0"/>
              <w:marTop w:val="0"/>
              <w:marBottom w:val="0"/>
              <w:divBdr>
                <w:top w:val="none" w:sz="0" w:space="0" w:color="auto"/>
                <w:left w:val="none" w:sz="0" w:space="0" w:color="auto"/>
                <w:bottom w:val="none" w:sz="0" w:space="0" w:color="auto"/>
                <w:right w:val="none" w:sz="0" w:space="0" w:color="auto"/>
              </w:divBdr>
              <w:divsChild>
                <w:div w:id="1223982147">
                  <w:marLeft w:val="0"/>
                  <w:marRight w:val="0"/>
                  <w:marTop w:val="0"/>
                  <w:marBottom w:val="0"/>
                  <w:divBdr>
                    <w:top w:val="none" w:sz="0" w:space="0" w:color="auto"/>
                    <w:left w:val="none" w:sz="0" w:space="0" w:color="auto"/>
                    <w:bottom w:val="none" w:sz="0" w:space="0" w:color="auto"/>
                    <w:right w:val="none" w:sz="0" w:space="0" w:color="auto"/>
                  </w:divBdr>
                  <w:divsChild>
                    <w:div w:id="14400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45693">
      <w:bodyDiv w:val="1"/>
      <w:marLeft w:val="0"/>
      <w:marRight w:val="0"/>
      <w:marTop w:val="0"/>
      <w:marBottom w:val="0"/>
      <w:divBdr>
        <w:top w:val="none" w:sz="0" w:space="0" w:color="auto"/>
        <w:left w:val="none" w:sz="0" w:space="0" w:color="auto"/>
        <w:bottom w:val="none" w:sz="0" w:space="0" w:color="auto"/>
        <w:right w:val="none" w:sz="0" w:space="0" w:color="auto"/>
      </w:divBdr>
    </w:div>
    <w:div w:id="248582973">
      <w:bodyDiv w:val="1"/>
      <w:marLeft w:val="0"/>
      <w:marRight w:val="0"/>
      <w:marTop w:val="0"/>
      <w:marBottom w:val="0"/>
      <w:divBdr>
        <w:top w:val="none" w:sz="0" w:space="0" w:color="auto"/>
        <w:left w:val="none" w:sz="0" w:space="0" w:color="auto"/>
        <w:bottom w:val="none" w:sz="0" w:space="0" w:color="auto"/>
        <w:right w:val="none" w:sz="0" w:space="0" w:color="auto"/>
      </w:divBdr>
      <w:divsChild>
        <w:div w:id="1680697095">
          <w:marLeft w:val="0"/>
          <w:marRight w:val="0"/>
          <w:marTop w:val="0"/>
          <w:marBottom w:val="0"/>
          <w:divBdr>
            <w:top w:val="none" w:sz="0" w:space="0" w:color="auto"/>
            <w:left w:val="none" w:sz="0" w:space="0" w:color="auto"/>
            <w:bottom w:val="none" w:sz="0" w:space="0" w:color="auto"/>
            <w:right w:val="none" w:sz="0" w:space="0" w:color="auto"/>
          </w:divBdr>
          <w:divsChild>
            <w:div w:id="859050121">
              <w:marLeft w:val="0"/>
              <w:marRight w:val="0"/>
              <w:marTop w:val="0"/>
              <w:marBottom w:val="0"/>
              <w:divBdr>
                <w:top w:val="none" w:sz="0" w:space="0" w:color="auto"/>
                <w:left w:val="none" w:sz="0" w:space="0" w:color="auto"/>
                <w:bottom w:val="none" w:sz="0" w:space="0" w:color="auto"/>
                <w:right w:val="none" w:sz="0" w:space="0" w:color="auto"/>
              </w:divBdr>
              <w:divsChild>
                <w:div w:id="1489788926">
                  <w:marLeft w:val="0"/>
                  <w:marRight w:val="0"/>
                  <w:marTop w:val="0"/>
                  <w:marBottom w:val="0"/>
                  <w:divBdr>
                    <w:top w:val="none" w:sz="0" w:space="0" w:color="auto"/>
                    <w:left w:val="none" w:sz="0" w:space="0" w:color="auto"/>
                    <w:bottom w:val="none" w:sz="0" w:space="0" w:color="auto"/>
                    <w:right w:val="none" w:sz="0" w:space="0" w:color="auto"/>
                  </w:divBdr>
                  <w:divsChild>
                    <w:div w:id="91948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913263">
      <w:bodyDiv w:val="1"/>
      <w:marLeft w:val="0"/>
      <w:marRight w:val="0"/>
      <w:marTop w:val="0"/>
      <w:marBottom w:val="0"/>
      <w:divBdr>
        <w:top w:val="none" w:sz="0" w:space="0" w:color="auto"/>
        <w:left w:val="none" w:sz="0" w:space="0" w:color="auto"/>
        <w:bottom w:val="none" w:sz="0" w:space="0" w:color="auto"/>
        <w:right w:val="none" w:sz="0" w:space="0" w:color="auto"/>
      </w:divBdr>
    </w:div>
    <w:div w:id="420105080">
      <w:bodyDiv w:val="1"/>
      <w:marLeft w:val="0"/>
      <w:marRight w:val="0"/>
      <w:marTop w:val="0"/>
      <w:marBottom w:val="0"/>
      <w:divBdr>
        <w:top w:val="none" w:sz="0" w:space="0" w:color="auto"/>
        <w:left w:val="none" w:sz="0" w:space="0" w:color="auto"/>
        <w:bottom w:val="none" w:sz="0" w:space="0" w:color="auto"/>
        <w:right w:val="none" w:sz="0" w:space="0" w:color="auto"/>
      </w:divBdr>
      <w:divsChild>
        <w:div w:id="273902693">
          <w:marLeft w:val="0"/>
          <w:marRight w:val="0"/>
          <w:marTop w:val="0"/>
          <w:marBottom w:val="0"/>
          <w:divBdr>
            <w:top w:val="none" w:sz="0" w:space="0" w:color="auto"/>
            <w:left w:val="none" w:sz="0" w:space="0" w:color="auto"/>
            <w:bottom w:val="none" w:sz="0" w:space="0" w:color="auto"/>
            <w:right w:val="none" w:sz="0" w:space="0" w:color="auto"/>
          </w:divBdr>
          <w:divsChild>
            <w:div w:id="1082727473">
              <w:marLeft w:val="0"/>
              <w:marRight w:val="0"/>
              <w:marTop w:val="0"/>
              <w:marBottom w:val="0"/>
              <w:divBdr>
                <w:top w:val="none" w:sz="0" w:space="0" w:color="auto"/>
                <w:left w:val="none" w:sz="0" w:space="0" w:color="auto"/>
                <w:bottom w:val="none" w:sz="0" w:space="0" w:color="auto"/>
                <w:right w:val="none" w:sz="0" w:space="0" w:color="auto"/>
              </w:divBdr>
              <w:divsChild>
                <w:div w:id="876746034">
                  <w:marLeft w:val="0"/>
                  <w:marRight w:val="0"/>
                  <w:marTop w:val="0"/>
                  <w:marBottom w:val="0"/>
                  <w:divBdr>
                    <w:top w:val="none" w:sz="0" w:space="0" w:color="auto"/>
                    <w:left w:val="none" w:sz="0" w:space="0" w:color="auto"/>
                    <w:bottom w:val="none" w:sz="0" w:space="0" w:color="auto"/>
                    <w:right w:val="none" w:sz="0" w:space="0" w:color="auto"/>
                  </w:divBdr>
                  <w:divsChild>
                    <w:div w:id="197231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317264">
      <w:bodyDiv w:val="1"/>
      <w:marLeft w:val="0"/>
      <w:marRight w:val="0"/>
      <w:marTop w:val="0"/>
      <w:marBottom w:val="0"/>
      <w:divBdr>
        <w:top w:val="none" w:sz="0" w:space="0" w:color="auto"/>
        <w:left w:val="none" w:sz="0" w:space="0" w:color="auto"/>
        <w:bottom w:val="none" w:sz="0" w:space="0" w:color="auto"/>
        <w:right w:val="none" w:sz="0" w:space="0" w:color="auto"/>
      </w:divBdr>
    </w:div>
    <w:div w:id="436828839">
      <w:bodyDiv w:val="1"/>
      <w:marLeft w:val="0"/>
      <w:marRight w:val="0"/>
      <w:marTop w:val="0"/>
      <w:marBottom w:val="0"/>
      <w:divBdr>
        <w:top w:val="none" w:sz="0" w:space="0" w:color="auto"/>
        <w:left w:val="none" w:sz="0" w:space="0" w:color="auto"/>
        <w:bottom w:val="none" w:sz="0" w:space="0" w:color="auto"/>
        <w:right w:val="none" w:sz="0" w:space="0" w:color="auto"/>
      </w:divBdr>
    </w:div>
    <w:div w:id="482508182">
      <w:bodyDiv w:val="1"/>
      <w:marLeft w:val="0"/>
      <w:marRight w:val="0"/>
      <w:marTop w:val="0"/>
      <w:marBottom w:val="0"/>
      <w:divBdr>
        <w:top w:val="none" w:sz="0" w:space="0" w:color="auto"/>
        <w:left w:val="none" w:sz="0" w:space="0" w:color="auto"/>
        <w:bottom w:val="none" w:sz="0" w:space="0" w:color="auto"/>
        <w:right w:val="none" w:sz="0" w:space="0" w:color="auto"/>
      </w:divBdr>
      <w:divsChild>
        <w:div w:id="1300306947">
          <w:marLeft w:val="0"/>
          <w:marRight w:val="0"/>
          <w:marTop w:val="0"/>
          <w:marBottom w:val="0"/>
          <w:divBdr>
            <w:top w:val="none" w:sz="0" w:space="0" w:color="auto"/>
            <w:left w:val="none" w:sz="0" w:space="0" w:color="auto"/>
            <w:bottom w:val="none" w:sz="0" w:space="0" w:color="auto"/>
            <w:right w:val="none" w:sz="0" w:space="0" w:color="auto"/>
          </w:divBdr>
          <w:divsChild>
            <w:div w:id="1778209142">
              <w:marLeft w:val="0"/>
              <w:marRight w:val="0"/>
              <w:marTop w:val="0"/>
              <w:marBottom w:val="0"/>
              <w:divBdr>
                <w:top w:val="none" w:sz="0" w:space="0" w:color="auto"/>
                <w:left w:val="none" w:sz="0" w:space="0" w:color="auto"/>
                <w:bottom w:val="none" w:sz="0" w:space="0" w:color="auto"/>
                <w:right w:val="none" w:sz="0" w:space="0" w:color="auto"/>
              </w:divBdr>
              <w:divsChild>
                <w:div w:id="829758745">
                  <w:marLeft w:val="0"/>
                  <w:marRight w:val="0"/>
                  <w:marTop w:val="0"/>
                  <w:marBottom w:val="0"/>
                  <w:divBdr>
                    <w:top w:val="none" w:sz="0" w:space="0" w:color="auto"/>
                    <w:left w:val="none" w:sz="0" w:space="0" w:color="auto"/>
                    <w:bottom w:val="none" w:sz="0" w:space="0" w:color="auto"/>
                    <w:right w:val="none" w:sz="0" w:space="0" w:color="auto"/>
                  </w:divBdr>
                  <w:divsChild>
                    <w:div w:id="134809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851636">
      <w:bodyDiv w:val="1"/>
      <w:marLeft w:val="0"/>
      <w:marRight w:val="0"/>
      <w:marTop w:val="0"/>
      <w:marBottom w:val="0"/>
      <w:divBdr>
        <w:top w:val="none" w:sz="0" w:space="0" w:color="auto"/>
        <w:left w:val="none" w:sz="0" w:space="0" w:color="auto"/>
        <w:bottom w:val="none" w:sz="0" w:space="0" w:color="auto"/>
        <w:right w:val="none" w:sz="0" w:space="0" w:color="auto"/>
      </w:divBdr>
    </w:div>
    <w:div w:id="627709557">
      <w:bodyDiv w:val="1"/>
      <w:marLeft w:val="0"/>
      <w:marRight w:val="0"/>
      <w:marTop w:val="0"/>
      <w:marBottom w:val="0"/>
      <w:divBdr>
        <w:top w:val="none" w:sz="0" w:space="0" w:color="auto"/>
        <w:left w:val="none" w:sz="0" w:space="0" w:color="auto"/>
        <w:bottom w:val="none" w:sz="0" w:space="0" w:color="auto"/>
        <w:right w:val="none" w:sz="0" w:space="0" w:color="auto"/>
      </w:divBdr>
    </w:div>
    <w:div w:id="650184390">
      <w:bodyDiv w:val="1"/>
      <w:marLeft w:val="0"/>
      <w:marRight w:val="0"/>
      <w:marTop w:val="0"/>
      <w:marBottom w:val="0"/>
      <w:divBdr>
        <w:top w:val="none" w:sz="0" w:space="0" w:color="auto"/>
        <w:left w:val="none" w:sz="0" w:space="0" w:color="auto"/>
        <w:bottom w:val="none" w:sz="0" w:space="0" w:color="auto"/>
        <w:right w:val="none" w:sz="0" w:space="0" w:color="auto"/>
      </w:divBdr>
    </w:div>
    <w:div w:id="674577463">
      <w:bodyDiv w:val="1"/>
      <w:marLeft w:val="0"/>
      <w:marRight w:val="0"/>
      <w:marTop w:val="0"/>
      <w:marBottom w:val="0"/>
      <w:divBdr>
        <w:top w:val="none" w:sz="0" w:space="0" w:color="auto"/>
        <w:left w:val="none" w:sz="0" w:space="0" w:color="auto"/>
        <w:bottom w:val="none" w:sz="0" w:space="0" w:color="auto"/>
        <w:right w:val="none" w:sz="0" w:space="0" w:color="auto"/>
      </w:divBdr>
    </w:div>
    <w:div w:id="842627568">
      <w:bodyDiv w:val="1"/>
      <w:marLeft w:val="0"/>
      <w:marRight w:val="0"/>
      <w:marTop w:val="0"/>
      <w:marBottom w:val="0"/>
      <w:divBdr>
        <w:top w:val="none" w:sz="0" w:space="0" w:color="auto"/>
        <w:left w:val="none" w:sz="0" w:space="0" w:color="auto"/>
        <w:bottom w:val="none" w:sz="0" w:space="0" w:color="auto"/>
        <w:right w:val="none" w:sz="0" w:space="0" w:color="auto"/>
      </w:divBdr>
    </w:div>
    <w:div w:id="905456914">
      <w:bodyDiv w:val="1"/>
      <w:marLeft w:val="0"/>
      <w:marRight w:val="0"/>
      <w:marTop w:val="0"/>
      <w:marBottom w:val="0"/>
      <w:divBdr>
        <w:top w:val="none" w:sz="0" w:space="0" w:color="auto"/>
        <w:left w:val="none" w:sz="0" w:space="0" w:color="auto"/>
        <w:bottom w:val="none" w:sz="0" w:space="0" w:color="auto"/>
        <w:right w:val="none" w:sz="0" w:space="0" w:color="auto"/>
      </w:divBdr>
    </w:div>
    <w:div w:id="924073720">
      <w:bodyDiv w:val="1"/>
      <w:marLeft w:val="0"/>
      <w:marRight w:val="0"/>
      <w:marTop w:val="0"/>
      <w:marBottom w:val="0"/>
      <w:divBdr>
        <w:top w:val="none" w:sz="0" w:space="0" w:color="auto"/>
        <w:left w:val="none" w:sz="0" w:space="0" w:color="auto"/>
        <w:bottom w:val="none" w:sz="0" w:space="0" w:color="auto"/>
        <w:right w:val="none" w:sz="0" w:space="0" w:color="auto"/>
      </w:divBdr>
    </w:div>
    <w:div w:id="978874904">
      <w:bodyDiv w:val="1"/>
      <w:marLeft w:val="0"/>
      <w:marRight w:val="0"/>
      <w:marTop w:val="0"/>
      <w:marBottom w:val="0"/>
      <w:divBdr>
        <w:top w:val="none" w:sz="0" w:space="0" w:color="auto"/>
        <w:left w:val="none" w:sz="0" w:space="0" w:color="auto"/>
        <w:bottom w:val="none" w:sz="0" w:space="0" w:color="auto"/>
        <w:right w:val="none" w:sz="0" w:space="0" w:color="auto"/>
      </w:divBdr>
    </w:div>
    <w:div w:id="1004281414">
      <w:bodyDiv w:val="1"/>
      <w:marLeft w:val="0"/>
      <w:marRight w:val="0"/>
      <w:marTop w:val="0"/>
      <w:marBottom w:val="0"/>
      <w:divBdr>
        <w:top w:val="none" w:sz="0" w:space="0" w:color="auto"/>
        <w:left w:val="none" w:sz="0" w:space="0" w:color="auto"/>
        <w:bottom w:val="none" w:sz="0" w:space="0" w:color="auto"/>
        <w:right w:val="none" w:sz="0" w:space="0" w:color="auto"/>
      </w:divBdr>
    </w:div>
    <w:div w:id="1013073106">
      <w:bodyDiv w:val="1"/>
      <w:marLeft w:val="0"/>
      <w:marRight w:val="0"/>
      <w:marTop w:val="0"/>
      <w:marBottom w:val="0"/>
      <w:divBdr>
        <w:top w:val="none" w:sz="0" w:space="0" w:color="auto"/>
        <w:left w:val="none" w:sz="0" w:space="0" w:color="auto"/>
        <w:bottom w:val="none" w:sz="0" w:space="0" w:color="auto"/>
        <w:right w:val="none" w:sz="0" w:space="0" w:color="auto"/>
      </w:divBdr>
    </w:div>
    <w:div w:id="1086923573">
      <w:bodyDiv w:val="1"/>
      <w:marLeft w:val="0"/>
      <w:marRight w:val="0"/>
      <w:marTop w:val="0"/>
      <w:marBottom w:val="0"/>
      <w:divBdr>
        <w:top w:val="none" w:sz="0" w:space="0" w:color="auto"/>
        <w:left w:val="none" w:sz="0" w:space="0" w:color="auto"/>
        <w:bottom w:val="none" w:sz="0" w:space="0" w:color="auto"/>
        <w:right w:val="none" w:sz="0" w:space="0" w:color="auto"/>
      </w:divBdr>
    </w:div>
    <w:div w:id="1099250211">
      <w:bodyDiv w:val="1"/>
      <w:marLeft w:val="0"/>
      <w:marRight w:val="0"/>
      <w:marTop w:val="0"/>
      <w:marBottom w:val="0"/>
      <w:divBdr>
        <w:top w:val="none" w:sz="0" w:space="0" w:color="auto"/>
        <w:left w:val="none" w:sz="0" w:space="0" w:color="auto"/>
        <w:bottom w:val="none" w:sz="0" w:space="0" w:color="auto"/>
        <w:right w:val="none" w:sz="0" w:space="0" w:color="auto"/>
      </w:divBdr>
    </w:div>
    <w:div w:id="1104157566">
      <w:bodyDiv w:val="1"/>
      <w:marLeft w:val="0"/>
      <w:marRight w:val="0"/>
      <w:marTop w:val="0"/>
      <w:marBottom w:val="0"/>
      <w:divBdr>
        <w:top w:val="none" w:sz="0" w:space="0" w:color="auto"/>
        <w:left w:val="none" w:sz="0" w:space="0" w:color="auto"/>
        <w:bottom w:val="none" w:sz="0" w:space="0" w:color="auto"/>
        <w:right w:val="none" w:sz="0" w:space="0" w:color="auto"/>
      </w:divBdr>
      <w:divsChild>
        <w:div w:id="4981502">
          <w:marLeft w:val="0"/>
          <w:marRight w:val="0"/>
          <w:marTop w:val="0"/>
          <w:marBottom w:val="0"/>
          <w:divBdr>
            <w:top w:val="none" w:sz="0" w:space="0" w:color="auto"/>
            <w:left w:val="none" w:sz="0" w:space="0" w:color="auto"/>
            <w:bottom w:val="none" w:sz="0" w:space="0" w:color="auto"/>
            <w:right w:val="none" w:sz="0" w:space="0" w:color="auto"/>
          </w:divBdr>
          <w:divsChild>
            <w:div w:id="710500095">
              <w:marLeft w:val="0"/>
              <w:marRight w:val="0"/>
              <w:marTop w:val="0"/>
              <w:marBottom w:val="0"/>
              <w:divBdr>
                <w:top w:val="none" w:sz="0" w:space="0" w:color="auto"/>
                <w:left w:val="none" w:sz="0" w:space="0" w:color="auto"/>
                <w:bottom w:val="none" w:sz="0" w:space="0" w:color="auto"/>
                <w:right w:val="none" w:sz="0" w:space="0" w:color="auto"/>
              </w:divBdr>
              <w:divsChild>
                <w:div w:id="1624463220">
                  <w:marLeft w:val="0"/>
                  <w:marRight w:val="0"/>
                  <w:marTop w:val="0"/>
                  <w:marBottom w:val="0"/>
                  <w:divBdr>
                    <w:top w:val="none" w:sz="0" w:space="0" w:color="auto"/>
                    <w:left w:val="none" w:sz="0" w:space="0" w:color="auto"/>
                    <w:bottom w:val="none" w:sz="0" w:space="0" w:color="auto"/>
                    <w:right w:val="none" w:sz="0" w:space="0" w:color="auto"/>
                  </w:divBdr>
                  <w:divsChild>
                    <w:div w:id="145570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8085759">
      <w:bodyDiv w:val="1"/>
      <w:marLeft w:val="0"/>
      <w:marRight w:val="0"/>
      <w:marTop w:val="0"/>
      <w:marBottom w:val="0"/>
      <w:divBdr>
        <w:top w:val="none" w:sz="0" w:space="0" w:color="auto"/>
        <w:left w:val="none" w:sz="0" w:space="0" w:color="auto"/>
        <w:bottom w:val="none" w:sz="0" w:space="0" w:color="auto"/>
        <w:right w:val="none" w:sz="0" w:space="0" w:color="auto"/>
      </w:divBdr>
    </w:div>
    <w:div w:id="1245187674">
      <w:bodyDiv w:val="1"/>
      <w:marLeft w:val="0"/>
      <w:marRight w:val="0"/>
      <w:marTop w:val="0"/>
      <w:marBottom w:val="0"/>
      <w:divBdr>
        <w:top w:val="none" w:sz="0" w:space="0" w:color="auto"/>
        <w:left w:val="none" w:sz="0" w:space="0" w:color="auto"/>
        <w:bottom w:val="none" w:sz="0" w:space="0" w:color="auto"/>
        <w:right w:val="none" w:sz="0" w:space="0" w:color="auto"/>
      </w:divBdr>
    </w:div>
    <w:div w:id="1358772539">
      <w:bodyDiv w:val="1"/>
      <w:marLeft w:val="0"/>
      <w:marRight w:val="0"/>
      <w:marTop w:val="0"/>
      <w:marBottom w:val="0"/>
      <w:divBdr>
        <w:top w:val="none" w:sz="0" w:space="0" w:color="auto"/>
        <w:left w:val="none" w:sz="0" w:space="0" w:color="auto"/>
        <w:bottom w:val="none" w:sz="0" w:space="0" w:color="auto"/>
        <w:right w:val="none" w:sz="0" w:space="0" w:color="auto"/>
      </w:divBdr>
    </w:div>
    <w:div w:id="1524706185">
      <w:bodyDiv w:val="1"/>
      <w:marLeft w:val="0"/>
      <w:marRight w:val="0"/>
      <w:marTop w:val="0"/>
      <w:marBottom w:val="0"/>
      <w:divBdr>
        <w:top w:val="none" w:sz="0" w:space="0" w:color="auto"/>
        <w:left w:val="none" w:sz="0" w:space="0" w:color="auto"/>
        <w:bottom w:val="none" w:sz="0" w:space="0" w:color="auto"/>
        <w:right w:val="none" w:sz="0" w:space="0" w:color="auto"/>
      </w:divBdr>
    </w:div>
    <w:div w:id="1612711446">
      <w:bodyDiv w:val="1"/>
      <w:marLeft w:val="0"/>
      <w:marRight w:val="0"/>
      <w:marTop w:val="0"/>
      <w:marBottom w:val="0"/>
      <w:divBdr>
        <w:top w:val="none" w:sz="0" w:space="0" w:color="auto"/>
        <w:left w:val="none" w:sz="0" w:space="0" w:color="auto"/>
        <w:bottom w:val="none" w:sz="0" w:space="0" w:color="auto"/>
        <w:right w:val="none" w:sz="0" w:space="0" w:color="auto"/>
      </w:divBdr>
    </w:div>
    <w:div w:id="1651060867">
      <w:bodyDiv w:val="1"/>
      <w:marLeft w:val="0"/>
      <w:marRight w:val="0"/>
      <w:marTop w:val="0"/>
      <w:marBottom w:val="0"/>
      <w:divBdr>
        <w:top w:val="none" w:sz="0" w:space="0" w:color="auto"/>
        <w:left w:val="none" w:sz="0" w:space="0" w:color="auto"/>
        <w:bottom w:val="none" w:sz="0" w:space="0" w:color="auto"/>
        <w:right w:val="none" w:sz="0" w:space="0" w:color="auto"/>
      </w:divBdr>
    </w:div>
    <w:div w:id="1652252037">
      <w:bodyDiv w:val="1"/>
      <w:marLeft w:val="0"/>
      <w:marRight w:val="0"/>
      <w:marTop w:val="0"/>
      <w:marBottom w:val="0"/>
      <w:divBdr>
        <w:top w:val="none" w:sz="0" w:space="0" w:color="auto"/>
        <w:left w:val="none" w:sz="0" w:space="0" w:color="auto"/>
        <w:bottom w:val="none" w:sz="0" w:space="0" w:color="auto"/>
        <w:right w:val="none" w:sz="0" w:space="0" w:color="auto"/>
      </w:divBdr>
    </w:div>
    <w:div w:id="1731272922">
      <w:bodyDiv w:val="1"/>
      <w:marLeft w:val="0"/>
      <w:marRight w:val="0"/>
      <w:marTop w:val="0"/>
      <w:marBottom w:val="0"/>
      <w:divBdr>
        <w:top w:val="none" w:sz="0" w:space="0" w:color="auto"/>
        <w:left w:val="none" w:sz="0" w:space="0" w:color="auto"/>
        <w:bottom w:val="none" w:sz="0" w:space="0" w:color="auto"/>
        <w:right w:val="none" w:sz="0" w:space="0" w:color="auto"/>
      </w:divBdr>
    </w:div>
    <w:div w:id="1771730640">
      <w:bodyDiv w:val="1"/>
      <w:marLeft w:val="0"/>
      <w:marRight w:val="0"/>
      <w:marTop w:val="0"/>
      <w:marBottom w:val="0"/>
      <w:divBdr>
        <w:top w:val="none" w:sz="0" w:space="0" w:color="auto"/>
        <w:left w:val="none" w:sz="0" w:space="0" w:color="auto"/>
        <w:bottom w:val="none" w:sz="0" w:space="0" w:color="auto"/>
        <w:right w:val="none" w:sz="0" w:space="0" w:color="auto"/>
      </w:divBdr>
    </w:div>
    <w:div w:id="1782218177">
      <w:bodyDiv w:val="1"/>
      <w:marLeft w:val="0"/>
      <w:marRight w:val="0"/>
      <w:marTop w:val="0"/>
      <w:marBottom w:val="0"/>
      <w:divBdr>
        <w:top w:val="none" w:sz="0" w:space="0" w:color="auto"/>
        <w:left w:val="none" w:sz="0" w:space="0" w:color="auto"/>
        <w:bottom w:val="none" w:sz="0" w:space="0" w:color="auto"/>
        <w:right w:val="none" w:sz="0" w:space="0" w:color="auto"/>
      </w:divBdr>
    </w:div>
    <w:div w:id="1806393185">
      <w:bodyDiv w:val="1"/>
      <w:marLeft w:val="0"/>
      <w:marRight w:val="0"/>
      <w:marTop w:val="0"/>
      <w:marBottom w:val="0"/>
      <w:divBdr>
        <w:top w:val="none" w:sz="0" w:space="0" w:color="auto"/>
        <w:left w:val="none" w:sz="0" w:space="0" w:color="auto"/>
        <w:bottom w:val="none" w:sz="0" w:space="0" w:color="auto"/>
        <w:right w:val="none" w:sz="0" w:space="0" w:color="auto"/>
      </w:divBdr>
    </w:div>
    <w:div w:id="1842037811">
      <w:bodyDiv w:val="1"/>
      <w:marLeft w:val="0"/>
      <w:marRight w:val="0"/>
      <w:marTop w:val="0"/>
      <w:marBottom w:val="0"/>
      <w:divBdr>
        <w:top w:val="none" w:sz="0" w:space="0" w:color="auto"/>
        <w:left w:val="none" w:sz="0" w:space="0" w:color="auto"/>
        <w:bottom w:val="none" w:sz="0" w:space="0" w:color="auto"/>
        <w:right w:val="none" w:sz="0" w:space="0" w:color="auto"/>
      </w:divBdr>
    </w:div>
    <w:div w:id="1949699427">
      <w:bodyDiv w:val="1"/>
      <w:marLeft w:val="0"/>
      <w:marRight w:val="0"/>
      <w:marTop w:val="0"/>
      <w:marBottom w:val="0"/>
      <w:divBdr>
        <w:top w:val="none" w:sz="0" w:space="0" w:color="auto"/>
        <w:left w:val="none" w:sz="0" w:space="0" w:color="auto"/>
        <w:bottom w:val="none" w:sz="0" w:space="0" w:color="auto"/>
        <w:right w:val="none" w:sz="0" w:space="0" w:color="auto"/>
      </w:divBdr>
      <w:divsChild>
        <w:div w:id="70734256">
          <w:marLeft w:val="0"/>
          <w:marRight w:val="0"/>
          <w:marTop w:val="0"/>
          <w:marBottom w:val="0"/>
          <w:divBdr>
            <w:top w:val="none" w:sz="0" w:space="0" w:color="auto"/>
            <w:left w:val="none" w:sz="0" w:space="0" w:color="auto"/>
            <w:bottom w:val="none" w:sz="0" w:space="0" w:color="auto"/>
            <w:right w:val="none" w:sz="0" w:space="0" w:color="auto"/>
          </w:divBdr>
          <w:divsChild>
            <w:div w:id="1519734956">
              <w:marLeft w:val="0"/>
              <w:marRight w:val="0"/>
              <w:marTop w:val="0"/>
              <w:marBottom w:val="0"/>
              <w:divBdr>
                <w:top w:val="none" w:sz="0" w:space="0" w:color="auto"/>
                <w:left w:val="none" w:sz="0" w:space="0" w:color="auto"/>
                <w:bottom w:val="none" w:sz="0" w:space="0" w:color="auto"/>
                <w:right w:val="none" w:sz="0" w:space="0" w:color="auto"/>
              </w:divBdr>
              <w:divsChild>
                <w:div w:id="1434009366">
                  <w:marLeft w:val="0"/>
                  <w:marRight w:val="0"/>
                  <w:marTop w:val="0"/>
                  <w:marBottom w:val="0"/>
                  <w:divBdr>
                    <w:top w:val="none" w:sz="0" w:space="0" w:color="auto"/>
                    <w:left w:val="none" w:sz="0" w:space="0" w:color="auto"/>
                    <w:bottom w:val="none" w:sz="0" w:space="0" w:color="auto"/>
                    <w:right w:val="none" w:sz="0" w:space="0" w:color="auto"/>
                  </w:divBdr>
                  <w:divsChild>
                    <w:div w:id="1061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176547">
      <w:bodyDiv w:val="1"/>
      <w:marLeft w:val="0"/>
      <w:marRight w:val="0"/>
      <w:marTop w:val="0"/>
      <w:marBottom w:val="0"/>
      <w:divBdr>
        <w:top w:val="none" w:sz="0" w:space="0" w:color="auto"/>
        <w:left w:val="none" w:sz="0" w:space="0" w:color="auto"/>
        <w:bottom w:val="none" w:sz="0" w:space="0" w:color="auto"/>
        <w:right w:val="none" w:sz="0" w:space="0" w:color="auto"/>
      </w:divBdr>
      <w:divsChild>
        <w:div w:id="1684816256">
          <w:marLeft w:val="0"/>
          <w:marRight w:val="0"/>
          <w:marTop w:val="0"/>
          <w:marBottom w:val="0"/>
          <w:divBdr>
            <w:top w:val="none" w:sz="0" w:space="0" w:color="auto"/>
            <w:left w:val="none" w:sz="0" w:space="0" w:color="auto"/>
            <w:bottom w:val="none" w:sz="0" w:space="0" w:color="auto"/>
            <w:right w:val="none" w:sz="0" w:space="0" w:color="auto"/>
          </w:divBdr>
          <w:divsChild>
            <w:div w:id="2115323848">
              <w:marLeft w:val="0"/>
              <w:marRight w:val="0"/>
              <w:marTop w:val="0"/>
              <w:marBottom w:val="0"/>
              <w:divBdr>
                <w:top w:val="none" w:sz="0" w:space="0" w:color="auto"/>
                <w:left w:val="none" w:sz="0" w:space="0" w:color="auto"/>
                <w:bottom w:val="none" w:sz="0" w:space="0" w:color="auto"/>
                <w:right w:val="none" w:sz="0" w:space="0" w:color="auto"/>
              </w:divBdr>
              <w:divsChild>
                <w:div w:id="1068459739">
                  <w:marLeft w:val="0"/>
                  <w:marRight w:val="0"/>
                  <w:marTop w:val="0"/>
                  <w:marBottom w:val="0"/>
                  <w:divBdr>
                    <w:top w:val="none" w:sz="0" w:space="0" w:color="auto"/>
                    <w:left w:val="none" w:sz="0" w:space="0" w:color="auto"/>
                    <w:bottom w:val="none" w:sz="0" w:space="0" w:color="auto"/>
                    <w:right w:val="none" w:sz="0" w:space="0" w:color="auto"/>
                  </w:divBdr>
                  <w:divsChild>
                    <w:div w:id="113799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005431">
      <w:bodyDiv w:val="1"/>
      <w:marLeft w:val="0"/>
      <w:marRight w:val="0"/>
      <w:marTop w:val="0"/>
      <w:marBottom w:val="0"/>
      <w:divBdr>
        <w:top w:val="none" w:sz="0" w:space="0" w:color="auto"/>
        <w:left w:val="none" w:sz="0" w:space="0" w:color="auto"/>
        <w:bottom w:val="none" w:sz="0" w:space="0" w:color="auto"/>
        <w:right w:val="none" w:sz="0" w:space="0" w:color="auto"/>
      </w:divBdr>
    </w:div>
    <w:div w:id="2023167610">
      <w:bodyDiv w:val="1"/>
      <w:marLeft w:val="0"/>
      <w:marRight w:val="0"/>
      <w:marTop w:val="0"/>
      <w:marBottom w:val="0"/>
      <w:divBdr>
        <w:top w:val="none" w:sz="0" w:space="0" w:color="auto"/>
        <w:left w:val="none" w:sz="0" w:space="0" w:color="auto"/>
        <w:bottom w:val="none" w:sz="0" w:space="0" w:color="auto"/>
        <w:right w:val="none" w:sz="0" w:space="0" w:color="auto"/>
      </w:divBdr>
    </w:div>
    <w:div w:id="2053921332">
      <w:bodyDiv w:val="1"/>
      <w:marLeft w:val="0"/>
      <w:marRight w:val="0"/>
      <w:marTop w:val="0"/>
      <w:marBottom w:val="0"/>
      <w:divBdr>
        <w:top w:val="none" w:sz="0" w:space="0" w:color="auto"/>
        <w:left w:val="none" w:sz="0" w:space="0" w:color="auto"/>
        <w:bottom w:val="none" w:sz="0" w:space="0" w:color="auto"/>
        <w:right w:val="none" w:sz="0" w:space="0" w:color="auto"/>
      </w:divBdr>
    </w:div>
    <w:div w:id="2135442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lanning.wokingham.gov.uk/FastWebPL/detail.asp?AltRef=210204&amp;ApplicationNumber=210204&amp;AddressPrefix=&amp;Postcode=&amp;KeywordSearch=&amp;Submit=Search"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lanning.wokingham.gov.uk/FastWebPL/search.asp?AltRef=210227&amp;ApplicationNumber=210227&amp;AddressPrefix=&amp;Postcode=&amp;KeywordSearch=&amp;Submit=Search"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E:\Home\Parish%20Council\Comms%20Group\2012%20Agenda%20design%2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F0CE3FDF85B704C9EFCAE8A618EED4F" ma:contentTypeVersion="2" ma:contentTypeDescription="Create a new document." ma:contentTypeScope="" ma:versionID="b3a261fe685b2245a6ca67b593a6b77a">
  <xsd:schema xmlns:xsd="http://www.w3.org/2001/XMLSchema" xmlns:xs="http://www.w3.org/2001/XMLSchema" xmlns:p="http://schemas.microsoft.com/office/2006/metadata/properties" xmlns:ns3="b3693c20-0839-44e2-9e33-3e55bb3fce18" targetNamespace="http://schemas.microsoft.com/office/2006/metadata/properties" ma:root="true" ma:fieldsID="497f3e42593a0fbfe19f84cafec28acb" ns3:_="">
    <xsd:import namespace="b3693c20-0839-44e2-9e33-3e55bb3fce18"/>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93c20-0839-44e2-9e33-3e55bb3fce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74F9E6-9C0E-45D1-86CD-1FA2DA724598}">
  <ds:schemaRefs>
    <ds:schemaRef ds:uri="http://schemas.openxmlformats.org/officeDocument/2006/bibliography"/>
  </ds:schemaRefs>
</ds:datastoreItem>
</file>

<file path=customXml/itemProps2.xml><?xml version="1.0" encoding="utf-8"?>
<ds:datastoreItem xmlns:ds="http://schemas.openxmlformats.org/officeDocument/2006/customXml" ds:itemID="{AA42F44B-3884-46FE-A0B8-AD5EA7B074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8A415B-62D5-49EE-BD94-412579DDB977}">
  <ds:schemaRefs>
    <ds:schemaRef ds:uri="http://schemas.microsoft.com/sharepoint/v3/contenttype/forms"/>
  </ds:schemaRefs>
</ds:datastoreItem>
</file>

<file path=customXml/itemProps4.xml><?xml version="1.0" encoding="utf-8"?>
<ds:datastoreItem xmlns:ds="http://schemas.openxmlformats.org/officeDocument/2006/customXml" ds:itemID="{C60789DA-7118-4E99-8637-B3E218587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93c20-0839-44e2-9e33-3e55bb3fc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2012 Agenda design 4</Template>
  <TotalTime>4</TotalTime>
  <Pages>5</Pages>
  <Words>1623</Words>
  <Characters>9285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agenda may 1998</vt:lpstr>
    </vt:vector>
  </TitlesOfParts>
  <Company>Shinfield Parish Council</Company>
  <LinksUpToDate>false</LinksUpToDate>
  <CharactersWithSpaces>10887</CharactersWithSpaces>
  <SharedDoc>false</SharedDoc>
  <HLinks>
    <vt:vector size="6" baseType="variant">
      <vt:variant>
        <vt:i4>8126525</vt:i4>
      </vt:variant>
      <vt:variant>
        <vt:i4>0</vt:i4>
      </vt:variant>
      <vt:variant>
        <vt:i4>0</vt:i4>
      </vt:variant>
      <vt:variant>
        <vt:i4>5</vt:i4>
      </vt:variant>
      <vt:variant>
        <vt:lpwstr>https://planning.wokingham.gov.uk/FastWebPL/results.asp?ApplicationNumber=203497&amp;AddressPrefix=&amp;Postcode=&amp;KeywordSearch=&amp;Submit=Search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may 1998</dc:title>
  <dc:subject/>
  <dc:creator>Shinfield Parish Council</dc:creator>
  <cp:keywords/>
  <cp:lastModifiedBy>Kouy Young</cp:lastModifiedBy>
  <cp:revision>3</cp:revision>
  <cp:lastPrinted>2020-10-02T08:11:00Z</cp:lastPrinted>
  <dcterms:created xsi:type="dcterms:W3CDTF">2021-02-15T11:02:00Z</dcterms:created>
  <dcterms:modified xsi:type="dcterms:W3CDTF">2021-02-24T17:45:00Z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0x0101009F0CE3FDF85B704C9EFCAE8A618EED4F</vt:lpwstr>
  </property>
</Properties>
</file>